
<file path=[Content_Types].xml><?xml version="1.0" encoding="utf-8"?>
<Types xmlns="http://schemas.openxmlformats.org/package/2006/content-types">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901" w:rsidRDefault="00F81901">
      <w:pPr>
        <w:spacing w:before="0" w:after="0" w:line="240" w:lineRule="atLeast"/>
        <w:jc w:val="left"/>
        <w:rPr>
          <w:rFonts w:ascii="Arial"/>
          <w:color w:val="FF0000"/>
          <w:sz w:val="2"/>
        </w:rPr>
      </w:pPr>
      <w:r>
        <w:rPr>
          <w:rFonts w:ascii="Arial"/>
          <w:color w:val="FF0000"/>
          <w:sz w:val="2"/>
        </w:rPr>
        <w:t xml:space="preserve"> </w:t>
      </w:r>
    </w:p>
    <w:p w:rsidR="00F81901" w:rsidRDefault="00F81901" w:rsidP="00BD73EE">
      <w:pPr>
        <w:framePr w:w="3765" w:wrap="auto" w:hAnchor="text" w:x="4215" w:y="1736"/>
        <w:widowControl w:val="0"/>
        <w:autoSpaceDE w:val="0"/>
        <w:autoSpaceDN w:val="0"/>
        <w:spacing w:before="0" w:after="0" w:line="266" w:lineRule="exact"/>
        <w:ind w:firstLineChars="50" w:firstLine="120"/>
        <w:jc w:val="left"/>
        <w:rPr>
          <w:rFonts w:ascii="SimSun" w:hAnsi="SimSun" w:cs="SimSun"/>
          <w:color w:val="000000"/>
          <w:sz w:val="24"/>
        </w:rPr>
      </w:pPr>
      <w:commentRangeStart w:id="0"/>
      <w:r w:rsidRPr="00BD73EE">
        <w:rPr>
          <w:rFonts w:ascii="SimSun" w:hAnsi="SimSun" w:cs="SimSun" w:hint="eastAsia"/>
          <w:color w:val="000000"/>
          <w:sz w:val="24"/>
          <w:highlight w:val="yellow"/>
        </w:rPr>
        <w:t>附录</w:t>
      </w:r>
      <w:r w:rsidRPr="00BD73EE">
        <w:rPr>
          <w:rFonts w:ascii="SimSun" w:hAnsi="SimSun" w:cs="SimSun"/>
          <w:color w:val="000000"/>
          <w:sz w:val="24"/>
          <w:highlight w:val="yellow"/>
        </w:rPr>
        <w:t xml:space="preserve"> </w:t>
      </w:r>
      <w:r w:rsidRPr="00BD73EE">
        <w:rPr>
          <w:rFonts w:ascii="HATVWD+TimesNewRomanPS-BoldMT"/>
          <w:b/>
          <w:color w:val="000000"/>
          <w:sz w:val="24"/>
          <w:highlight w:val="yellow"/>
        </w:rPr>
        <w:t>1-</w:t>
      </w:r>
      <w:r w:rsidRPr="00BD73EE">
        <w:rPr>
          <w:rFonts w:ascii="SimSun" w:hAnsi="SimSun" w:cs="SimSun" w:hint="eastAsia"/>
          <w:color w:val="000000"/>
          <w:sz w:val="24"/>
          <w:highlight w:val="yellow"/>
        </w:rPr>
        <w:t>留学回国人员购车订单</w:t>
      </w:r>
      <w:commentRangeEnd w:id="0"/>
      <w:r w:rsidRPr="00BD73EE">
        <w:rPr>
          <w:rStyle w:val="CommentReference"/>
          <w:highlight w:val="yellow"/>
        </w:rPr>
        <w:commentReference w:id="0"/>
      </w:r>
      <w:r>
        <w:rPr>
          <w:rFonts w:ascii="SimSun" w:hAnsi="SimSun" w:cs="SimSun"/>
          <w:color w:val="000000"/>
          <w:sz w:val="24"/>
        </w:rPr>
        <w:t xml:space="preserve"> </w:t>
      </w:r>
    </w:p>
    <w:p w:rsidR="00F81901" w:rsidRDefault="00F81901">
      <w:pPr>
        <w:framePr w:w="3992" w:wrap="auto" w:hAnchor="text" w:x="1267" w:y="2331"/>
        <w:widowControl w:val="0"/>
        <w:autoSpaceDE w:val="0"/>
        <w:autoSpaceDN w:val="0"/>
        <w:spacing w:before="0" w:after="0" w:line="234" w:lineRule="exact"/>
        <w:jc w:val="left"/>
        <w:rPr>
          <w:rFonts w:ascii="UDDUDI+TimesNewRoman"/>
          <w:color w:val="000000"/>
          <w:sz w:val="21"/>
        </w:rPr>
      </w:pPr>
      <w:r>
        <w:rPr>
          <w:rFonts w:ascii="ATCBBN+æ±‰ä»ªå¤§é»‘ç®€" w:hAnsi="ATCBBN+æ±‰ä»ªå¤§é»‘ç®€" w:cs="ATCBBN+æ±‰ä»ªå¤§é»‘ç®€" w:hint="eastAsia"/>
          <w:color w:val="000000"/>
          <w:sz w:val="21"/>
        </w:rPr>
        <w:t>订单编号：</w:t>
      </w:r>
      <w:r>
        <w:rPr>
          <w:rFonts w:ascii="UDDUDI+TimesNewRoman"/>
          <w:color w:val="000000"/>
          <w:sz w:val="21"/>
        </w:rPr>
        <w:t>_______________________</w:t>
      </w:r>
    </w:p>
    <w:p w:rsidR="00F81901" w:rsidRDefault="00F81901">
      <w:pPr>
        <w:framePr w:w="3991" w:wrap="auto" w:hAnchor="text" w:x="6940" w:y="2331"/>
        <w:widowControl w:val="0"/>
        <w:autoSpaceDE w:val="0"/>
        <w:autoSpaceDN w:val="0"/>
        <w:spacing w:before="0" w:after="0" w:line="234" w:lineRule="exact"/>
        <w:jc w:val="left"/>
        <w:rPr>
          <w:rFonts w:ascii="ATCBBN+æ±‰ä»ªå¤§é»‘ç®€" w:hAnsi="ATCBBN+æ±‰ä»ªå¤§é»‘ç®€" w:cs="ATCBBN+æ±‰ä»ªå¤§é»‘ç®€"/>
          <w:color w:val="000000"/>
          <w:sz w:val="21"/>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522pt;margin-top:117pt;width:18.2pt;height:17.6pt;z-index:-251656704;mso-position-horizontal-relative:page;mso-position-vertical-relative:page">
            <v:imagedata r:id="rId5" o:title=""/>
            <w10:wrap anchorx="page" anchory="page"/>
          </v:shape>
        </w:pict>
      </w:r>
      <w:commentRangeStart w:id="1"/>
      <w:r>
        <w:rPr>
          <w:rFonts w:ascii="ATCBBN+æ±‰ä»ªå¤§é»‘ç®€" w:hAnsi="ATCBBN+æ±‰ä»ªå¤§é»‘ç®€" w:cs="ATCBBN+æ±‰ä»ªå¤§é»‘ç®€" w:hint="eastAsia"/>
          <w:color w:val="000000"/>
          <w:sz w:val="21"/>
        </w:rPr>
        <w:t>订单日期：</w:t>
      </w:r>
      <w:r>
        <w:rPr>
          <w:rFonts w:ascii="UDDUDI+TimesNewRoman"/>
          <w:color w:val="000000"/>
          <w:sz w:val="21"/>
        </w:rPr>
        <w:t>_______</w:t>
      </w:r>
      <w:r>
        <w:rPr>
          <w:rFonts w:ascii="ATCBBN+æ±‰ä»ªå¤§é»‘ç®€" w:hAnsi="ATCBBN+æ±‰ä»ªå¤§é»‘ç®€" w:cs="ATCBBN+æ±‰ä»ªå¤§é»‘ç®€" w:hint="eastAsia"/>
          <w:color w:val="000000"/>
          <w:sz w:val="21"/>
        </w:rPr>
        <w:t>年</w:t>
      </w:r>
      <w:r>
        <w:rPr>
          <w:rFonts w:ascii="UDDUDI+TimesNewRoman"/>
          <w:color w:val="000000"/>
          <w:sz w:val="21"/>
        </w:rPr>
        <w:t>_____</w:t>
      </w:r>
      <w:r>
        <w:rPr>
          <w:rFonts w:ascii="ATCBBN+æ±‰ä»ªå¤§é»‘ç®€" w:hAnsi="ATCBBN+æ±‰ä»ªå¤§é»‘ç®€" w:cs="ATCBBN+æ±‰ä»ªå¤§é»‘ç®€" w:hint="eastAsia"/>
          <w:color w:val="000000"/>
          <w:sz w:val="21"/>
        </w:rPr>
        <w:t>月</w:t>
      </w:r>
      <w:r>
        <w:rPr>
          <w:rFonts w:ascii="UDDUDI+TimesNewRoman"/>
          <w:color w:val="000000"/>
          <w:sz w:val="21"/>
        </w:rPr>
        <w:t>_____</w:t>
      </w:r>
      <w:r>
        <w:rPr>
          <w:rFonts w:ascii="ATCBBN+æ±‰ä»ªå¤§é»‘ç®€" w:hAnsi="ATCBBN+æ±‰ä»ªå¤§é»‘ç®€" w:cs="ATCBBN+æ±‰ä»ªå¤§é»‘ç®€" w:hint="eastAsia"/>
          <w:color w:val="000000"/>
          <w:sz w:val="21"/>
        </w:rPr>
        <w:t>日</w:t>
      </w:r>
      <w:commentRangeEnd w:id="1"/>
      <w:r>
        <w:rPr>
          <w:rStyle w:val="CommentReference"/>
        </w:rPr>
        <w:commentReference w:id="1"/>
      </w:r>
      <w:r>
        <w:rPr>
          <w:rFonts w:ascii="ATCBBN+æ±‰ä»ªå¤§é»‘ç®€" w:hAnsi="ATCBBN+æ±‰ä»ªå¤§é»‘ç®€" w:cs="ATCBBN+æ±‰ä»ªå¤§é»‘ç®€"/>
          <w:color w:val="000000"/>
          <w:sz w:val="21"/>
        </w:rPr>
        <w:t xml:space="preserve"> </w:t>
      </w:r>
    </w:p>
    <w:p w:rsidR="00F81901" w:rsidRDefault="00F81901" w:rsidP="00514C61">
      <w:pPr>
        <w:framePr w:w="5540" w:wrap="auto" w:vAnchor="page" w:hAnchor="page" w:x="1261" w:y="2701"/>
        <w:widowControl w:val="0"/>
        <w:autoSpaceDE w:val="0"/>
        <w:autoSpaceDN w:val="0"/>
        <w:spacing w:before="0" w:after="0" w:line="234" w:lineRule="exact"/>
        <w:jc w:val="left"/>
        <w:rPr>
          <w:rFonts w:ascii="ATCBBN+æ±‰ä»ªå¤§é»‘ç®€" w:hAnsi="ATCBBN+æ±‰ä»ªå¤§é»‘ç®€" w:cs="ATCBBN+æ±‰ä»ªå¤§é»‘ç®€"/>
          <w:color w:val="000000"/>
          <w:sz w:val="21"/>
        </w:rPr>
      </w:pPr>
      <w:r>
        <w:rPr>
          <w:noProof/>
          <w:lang w:val="en-US"/>
        </w:rPr>
        <w:pict>
          <v:shape id="_x00002" o:spid="_x0000_s1027" type="#_x0000_t75" style="position:absolute;margin-left:306pt;margin-top:135pt;width:18.2pt;height:17.6pt;z-index:-251657728;mso-position-horizontal-relative:page;mso-position-vertical-relative:page">
            <v:imagedata r:id="rId5" o:title=""/>
            <w10:wrap anchorx="page" anchory="page"/>
          </v:shape>
        </w:pict>
      </w:r>
      <w:commentRangeStart w:id="2"/>
      <w:r>
        <w:rPr>
          <w:rFonts w:ascii="ATCBBN+æ±‰ä»ªå¤§é»‘ç®€" w:hAnsi="ATCBBN+æ±‰ä»ªå¤§é»‘ç®€" w:cs="ATCBBN+æ±‰ä»ªå¤§é»‘ç®€" w:hint="eastAsia"/>
          <w:color w:val="000000"/>
          <w:sz w:val="21"/>
        </w:rPr>
        <w:t>甲方：</w:t>
      </w:r>
      <w:r>
        <w:rPr>
          <w:rFonts w:ascii="UDDUDI+TimesNewRoman"/>
          <w:color w:val="000000"/>
          <w:sz w:val="21"/>
        </w:rPr>
        <w:t>______________________________</w:t>
      </w:r>
      <w:r>
        <w:rPr>
          <w:rFonts w:ascii="ATCBBN+æ±‰ä»ªå¤§é»‘ç®€" w:hAnsi="ATCBBN+æ±‰ä»ªå¤§é»‘ç®€" w:cs="ATCBBN+æ±‰ä»ªå¤§é»‘ç®€" w:hint="eastAsia"/>
          <w:color w:val="000000"/>
          <w:sz w:val="21"/>
        </w:rPr>
        <w:t>（</w:t>
      </w:r>
      <w:r>
        <w:rPr>
          <w:rFonts w:ascii="UDDUDI+TimesNewRoman" w:hAnsi="UDDUDI+TimesNewRoman" w:cs="UDDUDI+TimesNewRoman"/>
          <w:color w:val="000000"/>
          <w:sz w:val="21"/>
        </w:rPr>
        <w:t>“</w:t>
      </w:r>
      <w:r>
        <w:rPr>
          <w:rFonts w:ascii="ATCBBN+æ±‰ä»ªå¤§é»‘ç®€" w:hAnsi="ATCBBN+æ±‰ä»ªå¤§é»‘ç®€" w:cs="ATCBBN+æ±‰ä»ªå¤§é»‘ç®€" w:hint="eastAsia"/>
          <w:color w:val="000000"/>
          <w:sz w:val="21"/>
        </w:rPr>
        <w:t>买方</w:t>
      </w:r>
      <w:r>
        <w:rPr>
          <w:rFonts w:ascii="UDDUDI+TimesNewRoman" w:hAnsi="UDDUDI+TimesNewRoman" w:cs="UDDUDI+TimesNewRoman"/>
          <w:color w:val="000000"/>
          <w:sz w:val="21"/>
        </w:rPr>
        <w:t>“</w:t>
      </w:r>
      <w:r>
        <w:rPr>
          <w:rFonts w:ascii="ATCBBN+æ±‰ä»ªå¤§é»‘ç®€" w:hAnsi="ATCBBN+æ±‰ä»ªå¤§é»‘ç®€" w:cs="ATCBBN+æ±‰ä»ªå¤§é»‘ç®€" w:hint="eastAsia"/>
          <w:color w:val="000000"/>
          <w:sz w:val="21"/>
        </w:rPr>
        <w:t>）</w:t>
      </w:r>
      <w:commentRangeEnd w:id="2"/>
      <w:r>
        <w:rPr>
          <w:rStyle w:val="CommentReference"/>
        </w:rPr>
        <w:commentReference w:id="2"/>
      </w:r>
      <w:r>
        <w:rPr>
          <w:rFonts w:ascii="ATCBBN+æ±‰ä»ªå¤§é»‘ç®€" w:hAnsi="ATCBBN+æ±‰ä»ªå¤§é»‘ç®€" w:cs="ATCBBN+æ±‰ä»ªå¤§é»‘ç®€"/>
          <w:color w:val="000000"/>
          <w:sz w:val="21"/>
        </w:rPr>
        <w:t xml:space="preserve"> </w:t>
      </w:r>
    </w:p>
    <w:p w:rsidR="00F81901" w:rsidRDefault="00F81901">
      <w:pPr>
        <w:framePr w:w="6147" w:wrap="auto" w:hAnchor="text" w:x="1267" w:y="3195"/>
        <w:widowControl w:val="0"/>
        <w:autoSpaceDE w:val="0"/>
        <w:autoSpaceDN w:val="0"/>
        <w:spacing w:before="0" w:after="0" w:line="234"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乙方：</w:t>
      </w:r>
      <w:r w:rsidRPr="004D5392">
        <w:rPr>
          <w:rFonts w:ascii="Adobe Heiti Std R" w:hAnsi="Adobe Heiti Std R" w:cs="Adobe Heiti Std R" w:hint="eastAsia"/>
          <w:kern w:val="0"/>
          <w:sz w:val="21"/>
          <w:szCs w:val="21"/>
          <w:u w:val="single"/>
          <w:lang w:val="en-US"/>
        </w:rPr>
        <w:t>北京中汽总回国留学人员购车服务有限公司</w:t>
      </w:r>
      <w:r>
        <w:rPr>
          <w:rFonts w:ascii="ATCBBN+æ±‰ä»ªå¤§é»‘ç®€" w:hAnsi="ATCBBN+æ±‰ä»ªå¤§é»‘ç®€" w:cs="ATCBBN+æ±‰ä»ªå¤§é»‘ç®€" w:hint="eastAsia"/>
          <w:color w:val="000000"/>
          <w:sz w:val="21"/>
        </w:rPr>
        <w:t>（</w:t>
      </w:r>
      <w:r>
        <w:rPr>
          <w:rFonts w:ascii="UDDUDI+TimesNewRoman" w:hAnsi="UDDUDI+TimesNewRoman" w:cs="UDDUDI+TimesNewRoman"/>
          <w:color w:val="000000"/>
          <w:sz w:val="21"/>
        </w:rPr>
        <w:t>“</w:t>
      </w:r>
      <w:r>
        <w:rPr>
          <w:rFonts w:ascii="ATCBBN+æ±‰ä»ªå¤§é»‘ç®€" w:hAnsi="ATCBBN+æ±‰ä»ªå¤§é»‘ç®€" w:cs="ATCBBN+æ±‰ä»ªå¤§é»‘ç®€" w:hint="eastAsia"/>
          <w:color w:val="000000"/>
          <w:sz w:val="21"/>
        </w:rPr>
        <w:t>代理方</w:t>
      </w:r>
      <w:r>
        <w:rPr>
          <w:rFonts w:ascii="UDDUDI+TimesNewRoman" w:hAnsi="UDDUDI+TimesNewRoman" w:cs="UDDUDI+TimesNewRoman"/>
          <w:color w:val="000000"/>
          <w:sz w:val="21"/>
        </w:rPr>
        <w:t>“</w:t>
      </w:r>
      <w:r>
        <w:rPr>
          <w:rFonts w:ascii="ATCBBN+æ±‰ä»ªå¤§é»‘ç®€" w:hAnsi="ATCBBN+æ±‰ä»ªå¤§é»‘ç®€" w:cs="ATCBBN+æ±‰ä»ªå¤§é»‘ç®€" w:hint="eastAsia"/>
          <w:color w:val="000000"/>
          <w:sz w:val="21"/>
        </w:rPr>
        <w:t>）</w:t>
      </w:r>
    </w:p>
    <w:p w:rsidR="00F81901" w:rsidRDefault="00F81901">
      <w:pPr>
        <w:framePr w:w="4353" w:wrap="auto" w:hAnchor="text" w:x="1267" w:y="3627"/>
        <w:widowControl w:val="0"/>
        <w:autoSpaceDE w:val="0"/>
        <w:autoSpaceDN w:val="0"/>
        <w:spacing w:before="0" w:after="0" w:line="234" w:lineRule="exact"/>
        <w:jc w:val="left"/>
        <w:rPr>
          <w:rFonts w:ascii="UDDUDI+TimesNewRoman"/>
          <w:color w:val="000000"/>
          <w:sz w:val="21"/>
        </w:rPr>
      </w:pPr>
      <w:r>
        <w:rPr>
          <w:rFonts w:ascii="ATCBBN+æ±‰ä»ªå¤§é»‘ç®€" w:hAnsi="ATCBBN+æ±‰ä»ªå¤§é»‘ç®€" w:cs="ATCBBN+æ±‰ä»ªå¤§é»‘ç®€" w:hint="eastAsia"/>
          <w:color w:val="000000"/>
          <w:sz w:val="21"/>
        </w:rPr>
        <w:t>地址：</w:t>
      </w:r>
      <w:r>
        <w:rPr>
          <w:rFonts w:ascii="UDDUDI+TimesNewRoman"/>
          <w:color w:val="000000"/>
          <w:sz w:val="21"/>
          <w:u w:val="single"/>
        </w:rPr>
        <w:t xml:space="preserve">       </w:t>
      </w:r>
      <w:r w:rsidRPr="004D5392">
        <w:rPr>
          <w:rFonts w:ascii="Adobe Heiti Std R" w:hAnsi="Adobe Heiti Std R" w:cs="Adobe Heiti Std R" w:hint="eastAsia"/>
          <w:kern w:val="0"/>
          <w:sz w:val="21"/>
          <w:szCs w:val="21"/>
          <w:u w:val="single"/>
          <w:lang w:val="en-US"/>
        </w:rPr>
        <w:t>北京市海淀区闵庄路</w:t>
      </w:r>
      <w:r w:rsidRPr="004D5392">
        <w:rPr>
          <w:rFonts w:ascii="Adobe Heiti Std R" w:hAnsi="Adobe Heiti Std R" w:cs="Adobe Heiti Std R"/>
          <w:kern w:val="0"/>
          <w:sz w:val="21"/>
          <w:szCs w:val="21"/>
          <w:u w:val="single"/>
          <w:lang w:val="en-US"/>
        </w:rPr>
        <w:t>12</w:t>
      </w:r>
      <w:r w:rsidRPr="004D5392">
        <w:rPr>
          <w:rFonts w:ascii="Adobe Heiti Std R" w:hAnsi="Adobe Heiti Std R" w:cs="Adobe Heiti Std R" w:hint="eastAsia"/>
          <w:kern w:val="0"/>
          <w:sz w:val="21"/>
          <w:szCs w:val="21"/>
          <w:u w:val="single"/>
          <w:lang w:val="en-US"/>
        </w:rPr>
        <w:t>号</w:t>
      </w:r>
      <w:r>
        <w:rPr>
          <w:rFonts w:ascii="UDDUDI+TimesNewRoman"/>
          <w:color w:val="000000"/>
          <w:sz w:val="21"/>
        </w:rPr>
        <w:t>____</w:t>
      </w:r>
      <w:r>
        <w:rPr>
          <w:rFonts w:ascii="Adobe Heiti Std R" w:hAnsi="Adobe Heiti Std R" w:cs="Adobe Heiti Std R"/>
          <w:kern w:val="0"/>
          <w:sz w:val="21"/>
          <w:szCs w:val="21"/>
          <w:u w:val="single"/>
          <w:lang w:val="en-US"/>
        </w:rPr>
        <w:t xml:space="preserve"> </w:t>
      </w:r>
    </w:p>
    <w:p w:rsidR="00F81901" w:rsidRDefault="00F81901">
      <w:pPr>
        <w:framePr w:w="4353" w:wrap="auto" w:hAnchor="text" w:x="1267" w:y="3627"/>
        <w:widowControl w:val="0"/>
        <w:autoSpaceDE w:val="0"/>
        <w:autoSpaceDN w:val="0"/>
        <w:spacing w:before="0" w:after="0" w:line="432" w:lineRule="exact"/>
        <w:jc w:val="left"/>
        <w:rPr>
          <w:rFonts w:ascii="UDDUDI+TimesNewRoman"/>
          <w:color w:val="000000"/>
          <w:sz w:val="21"/>
        </w:rPr>
      </w:pPr>
      <w:r>
        <w:rPr>
          <w:rFonts w:ascii="ATCBBN+æ±‰ä»ªå¤§é»‘ç®€" w:hAnsi="ATCBBN+æ±‰ä»ªå¤§é»‘ç®€" w:cs="ATCBBN+æ±‰ä»ªå¤§é»‘ç®€" w:hint="eastAsia"/>
          <w:color w:val="000000"/>
          <w:sz w:val="21"/>
        </w:rPr>
        <w:t>分公司及联系人：</w:t>
      </w:r>
      <w:r>
        <w:rPr>
          <w:rFonts w:ascii="UDDUDI+TimesNewRoman"/>
          <w:color w:val="000000"/>
          <w:sz w:val="21"/>
        </w:rPr>
        <w:t>____________________</w:t>
      </w:r>
    </w:p>
    <w:p w:rsidR="00F81901" w:rsidRDefault="00F81901">
      <w:pPr>
        <w:framePr w:w="4353" w:wrap="auto" w:hAnchor="text" w:x="1267" w:y="3627"/>
        <w:widowControl w:val="0"/>
        <w:autoSpaceDE w:val="0"/>
        <w:autoSpaceDN w:val="0"/>
        <w:spacing w:before="0" w:after="0" w:line="432" w:lineRule="exact"/>
        <w:jc w:val="left"/>
        <w:rPr>
          <w:rFonts w:ascii="UDDUDI+TimesNewRoman"/>
          <w:color w:val="000000"/>
          <w:sz w:val="21"/>
        </w:rPr>
      </w:pPr>
      <w:r>
        <w:rPr>
          <w:rFonts w:ascii="ATCBBN+æ±‰ä»ªå¤§é»‘ç®€" w:hAnsi="ATCBBN+æ±‰ä»ªå¤§é»‘ç®€" w:cs="ATCBBN+æ±‰ä»ªå¤§é»‘ç®€" w:hint="eastAsia"/>
          <w:color w:val="000000"/>
          <w:sz w:val="21"/>
        </w:rPr>
        <w:t>传真：</w:t>
      </w:r>
      <w:r>
        <w:rPr>
          <w:rFonts w:ascii="UDDUDI+TimesNewRoman"/>
          <w:color w:val="000000"/>
          <w:sz w:val="21"/>
        </w:rPr>
        <w:t>_____</w:t>
      </w:r>
      <w:r w:rsidRPr="004D5392">
        <w:rPr>
          <w:rFonts w:ascii="Adobe Heiti Std R" w:hAnsi="Adobe Heiti Std R" w:cs="Adobe Heiti Std R"/>
          <w:kern w:val="0"/>
          <w:sz w:val="21"/>
          <w:szCs w:val="21"/>
          <w:u w:val="single"/>
          <w:lang w:val="en-US"/>
        </w:rPr>
        <w:t>010-88457744</w:t>
      </w:r>
      <w:r>
        <w:rPr>
          <w:rFonts w:ascii="UDDUDI+TimesNewRoman"/>
          <w:color w:val="000000"/>
          <w:sz w:val="21"/>
        </w:rPr>
        <w:t>_____</w:t>
      </w:r>
    </w:p>
    <w:p w:rsidR="00F81901" w:rsidRDefault="00F81901">
      <w:pPr>
        <w:framePr w:w="5071" w:wrap="auto" w:hAnchor="text" w:x="5679" w:y="3627"/>
        <w:widowControl w:val="0"/>
        <w:autoSpaceDE w:val="0"/>
        <w:autoSpaceDN w:val="0"/>
        <w:spacing w:before="0" w:after="0" w:line="234" w:lineRule="exact"/>
        <w:jc w:val="left"/>
        <w:rPr>
          <w:rFonts w:ascii="UDDUDI+TimesNewRoman"/>
          <w:color w:val="000000"/>
          <w:sz w:val="21"/>
        </w:rPr>
      </w:pPr>
      <w:r>
        <w:rPr>
          <w:rFonts w:ascii="ATCBBN+æ±‰ä»ªå¤§é»‘ç®€" w:hAnsi="ATCBBN+æ±‰ä»ªå¤§é»‘ç®€" w:cs="ATCBBN+æ±‰ä»ªå¤§é»‘ç®€" w:hint="eastAsia"/>
          <w:color w:val="000000"/>
          <w:sz w:val="21"/>
        </w:rPr>
        <w:t>法定代表人：</w:t>
      </w:r>
      <w:r>
        <w:rPr>
          <w:rFonts w:ascii="UDDUDI+TimesNewRoman"/>
          <w:color w:val="000000"/>
          <w:sz w:val="21"/>
        </w:rPr>
        <w:t>______________________________</w:t>
      </w:r>
    </w:p>
    <w:p w:rsidR="00F81901" w:rsidRDefault="00F81901">
      <w:pPr>
        <w:framePr w:w="5071" w:wrap="auto" w:hAnchor="text" w:x="5679" w:y="3627"/>
        <w:widowControl w:val="0"/>
        <w:autoSpaceDE w:val="0"/>
        <w:autoSpaceDN w:val="0"/>
        <w:spacing w:before="0" w:after="0" w:line="432" w:lineRule="exact"/>
        <w:jc w:val="left"/>
        <w:rPr>
          <w:rFonts w:ascii="UDDUDI+TimesNewRoman"/>
          <w:color w:val="000000"/>
          <w:sz w:val="21"/>
        </w:rPr>
      </w:pPr>
      <w:r>
        <w:rPr>
          <w:rFonts w:ascii="ATCBBN+æ±‰ä»ªå¤§é»‘ç®€" w:hAnsi="ATCBBN+æ±‰ä»ªå¤§é»‘ç®€" w:cs="ATCBBN+æ±‰ä»ªå¤§é»‘ç®€" w:hint="eastAsia"/>
          <w:color w:val="000000"/>
          <w:sz w:val="21"/>
        </w:rPr>
        <w:t>电话：</w:t>
      </w:r>
      <w:r>
        <w:rPr>
          <w:rFonts w:ascii="ATCBBN+æ±‰ä»ªå¤§é»‘ç®€" w:hAnsi="ATCBBN+æ±‰ä»ªå¤§é»‘ç®€" w:cs="ATCBBN+æ±‰ä»ªå¤§é»‘ç®€"/>
          <w:color w:val="000000"/>
          <w:sz w:val="21"/>
        </w:rPr>
        <w:t xml:space="preserve">  </w:t>
      </w:r>
      <w:r>
        <w:rPr>
          <w:rFonts w:ascii="UDDUDI+TimesNewRoman"/>
          <w:color w:val="000000"/>
          <w:sz w:val="21"/>
        </w:rPr>
        <w:t>______________________________</w:t>
      </w:r>
    </w:p>
    <w:p w:rsidR="00F81901" w:rsidRDefault="00F81901">
      <w:pPr>
        <w:framePr w:w="5071" w:wrap="auto" w:hAnchor="text" w:x="5679" w:y="3627"/>
        <w:widowControl w:val="0"/>
        <w:autoSpaceDE w:val="0"/>
        <w:autoSpaceDN w:val="0"/>
        <w:spacing w:before="0" w:after="0" w:line="432" w:lineRule="exact"/>
        <w:jc w:val="left"/>
        <w:rPr>
          <w:rFonts w:ascii="UDDUDI+TimesNewRoman"/>
          <w:color w:val="000000"/>
          <w:sz w:val="21"/>
        </w:rPr>
      </w:pPr>
      <w:r>
        <w:rPr>
          <w:rFonts w:ascii="ATCBBN+æ±‰ä»ªå¤§é»‘ç®€" w:hAnsi="ATCBBN+æ±‰ä»ªå¤§é»‘ç®€" w:cs="ATCBBN+æ±‰ä»ªå¤§é»‘ç®€" w:hint="eastAsia"/>
          <w:color w:val="000000"/>
          <w:sz w:val="21"/>
        </w:rPr>
        <w:t>电子邮件：</w:t>
      </w:r>
      <w:r>
        <w:rPr>
          <w:rFonts w:ascii="ATCBBN+æ±‰ä»ªå¤§é»‘ç®€" w:hAnsi="ATCBBN+æ±‰ä»ªå¤§é»‘ç®€" w:cs="ATCBBN+æ±‰ä»ªå¤§é»‘ç®€"/>
          <w:color w:val="000000"/>
          <w:sz w:val="21"/>
        </w:rPr>
        <w:t xml:space="preserve">  </w:t>
      </w:r>
      <w:r>
        <w:rPr>
          <w:rFonts w:ascii="UDDUDI+TimesNewRoman"/>
          <w:color w:val="000000"/>
          <w:sz w:val="21"/>
        </w:rPr>
        <w:t>______________________________</w:t>
      </w:r>
    </w:p>
    <w:p w:rsidR="00F81901" w:rsidRDefault="00F81901">
      <w:pPr>
        <w:framePr w:w="10633" w:wrap="auto" w:hAnchor="text" w:x="1267" w:y="4942"/>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根据中国法律法规的相关规定，买方作为留学回国人员在规定期限内购买国产汽车可享受税收优惠。</w:t>
      </w:r>
    </w:p>
    <w:p w:rsidR="00F81901" w:rsidRDefault="00F81901">
      <w:pPr>
        <w:framePr w:w="10633" w:wrap="auto" w:hAnchor="text" w:x="1267" w:y="4942"/>
        <w:widowControl w:val="0"/>
        <w:autoSpaceDE w:val="0"/>
        <w:autoSpaceDN w:val="0"/>
        <w:spacing w:before="0" w:after="0" w:line="312"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华晨宝马汽车有限公司（</w:t>
      </w:r>
      <w:r>
        <w:rPr>
          <w:rFonts w:ascii="UDDUDI+TimesNewRoman" w:hAnsi="UDDUDI+TimesNewRoman" w:cs="UDDUDI+TimesNewRoman"/>
          <w:color w:val="000000"/>
          <w:sz w:val="21"/>
        </w:rPr>
        <w:t>“</w:t>
      </w:r>
      <w:r>
        <w:rPr>
          <w:rFonts w:ascii="ATCBBN+æ±‰ä»ªå¤§é»‘ç®€" w:hAnsi="ATCBBN+æ±‰ä»ªå¤§é»‘ç®€" w:cs="ATCBBN+æ±‰ä»ªå¤§é»‘ç®€" w:hint="eastAsia"/>
          <w:color w:val="000000"/>
          <w:sz w:val="21"/>
        </w:rPr>
        <w:t>卖方</w:t>
      </w:r>
      <w:r>
        <w:rPr>
          <w:rFonts w:ascii="UDDUDI+TimesNewRoman" w:hAnsi="UDDUDI+TimesNewRoman" w:cs="UDDUDI+TimesNewRoman"/>
          <w:color w:val="000000"/>
          <w:sz w:val="21"/>
        </w:rPr>
        <w:t>”</w:t>
      </w:r>
      <w:r>
        <w:rPr>
          <w:rFonts w:ascii="ATCBBN+æ±‰ä»ªå¤§é»‘ç®€" w:hAnsi="ATCBBN+æ±‰ä»ªå¤§é»‘ç®€" w:cs="ATCBBN+æ±‰ä»ªå¤§é»‘ç®€" w:hint="eastAsia"/>
          <w:color w:val="000000"/>
          <w:sz w:val="21"/>
        </w:rPr>
        <w:t>）为简化留学回国人员购买其所生产的宝马品牌汽车的手续及缩短购</w:t>
      </w:r>
    </w:p>
    <w:p w:rsidR="00F81901" w:rsidRDefault="00F81901">
      <w:pPr>
        <w:framePr w:w="10633" w:wrap="auto" w:hAnchor="text" w:x="1267" w:y="4942"/>
        <w:widowControl w:val="0"/>
        <w:autoSpaceDE w:val="0"/>
        <w:autoSpaceDN w:val="0"/>
        <w:spacing w:before="0" w:after="0" w:line="313"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买周期，特委托代理方与买方签署本订单（</w:t>
      </w:r>
      <w:r>
        <w:rPr>
          <w:rFonts w:ascii="UDDUDI+TimesNewRoman" w:hAnsi="UDDUDI+TimesNewRoman" w:cs="UDDUDI+TimesNewRoman"/>
          <w:color w:val="000000"/>
          <w:sz w:val="21"/>
        </w:rPr>
        <w:t>“</w:t>
      </w:r>
      <w:r>
        <w:rPr>
          <w:rFonts w:ascii="ATCBBN+æ±‰ä»ªå¤§é»‘ç®€" w:hAnsi="ATCBBN+æ±‰ä»ªå¤§é»‘ç®€" w:cs="ATCBBN+æ±‰ä»ªå¤§é»‘ç®€" w:hint="eastAsia"/>
          <w:color w:val="000000"/>
          <w:sz w:val="21"/>
        </w:rPr>
        <w:t>订单</w:t>
      </w:r>
      <w:r>
        <w:rPr>
          <w:rFonts w:ascii="UDDUDI+TimesNewRoman" w:hAnsi="UDDUDI+TimesNewRoman" w:cs="UDDUDI+TimesNewRoman"/>
          <w:color w:val="000000"/>
          <w:sz w:val="21"/>
        </w:rPr>
        <w:t>”</w:t>
      </w:r>
      <w:r>
        <w:rPr>
          <w:rFonts w:ascii="ATCBBN+æ±‰ä»ªå¤§é»‘ç®€" w:hAnsi="ATCBBN+æ±‰ä»ªå¤§é»‘ç®€" w:cs="ATCBBN+æ±‰ä»ªå¤§é»‘ç®€" w:hint="eastAsia"/>
          <w:color w:val="000000"/>
          <w:sz w:val="21"/>
        </w:rPr>
        <w:t>，包括附件一《留学回国人员购车条款》及附件二</w:t>
      </w:r>
    </w:p>
    <w:p w:rsidR="00F81901" w:rsidRDefault="00F81901">
      <w:pPr>
        <w:framePr w:w="10633" w:wrap="auto" w:hAnchor="text" w:x="1267" w:y="4942"/>
        <w:widowControl w:val="0"/>
        <w:autoSpaceDE w:val="0"/>
        <w:autoSpaceDN w:val="0"/>
        <w:spacing w:before="0" w:after="0" w:line="312"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《撤销订单的通知》（如适用））。买方知悉上述情况，并理解，基于卖方与代理方之间的委托关系，</w:t>
      </w:r>
    </w:p>
    <w:p w:rsidR="00F81901" w:rsidRDefault="00F81901">
      <w:pPr>
        <w:framePr w:w="10633" w:wrap="auto" w:hAnchor="text" w:x="1267" w:y="4942"/>
        <w:widowControl w:val="0"/>
        <w:autoSpaceDE w:val="0"/>
        <w:autoSpaceDN w:val="0"/>
        <w:spacing w:before="0" w:after="0" w:line="312"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代理方与买方签署的订单中涉及卖方权利或义务的条款将直接对卖方具有约束力。</w:t>
      </w:r>
    </w:p>
    <w:p w:rsidR="00F81901" w:rsidRDefault="00F81901">
      <w:pPr>
        <w:framePr w:w="737" w:wrap="auto" w:hAnchor="text" w:x="4621" w:y="6644"/>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姓名</w:t>
      </w:r>
    </w:p>
    <w:p w:rsidR="00F81901" w:rsidRDefault="00F81901">
      <w:pPr>
        <w:framePr w:w="1157" w:wrap="auto" w:hAnchor="text" w:x="4410" w:y="6975"/>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联系地址</w:t>
      </w:r>
    </w:p>
    <w:p w:rsidR="00F81901" w:rsidRDefault="00F81901">
      <w:pPr>
        <w:framePr w:w="1789" w:wrap="auto" w:hAnchor="text" w:x="1899" w:y="7309"/>
        <w:widowControl w:val="0"/>
        <w:autoSpaceDE w:val="0"/>
        <w:autoSpaceDN w:val="0"/>
        <w:spacing w:before="0" w:after="0" w:line="211" w:lineRule="exact"/>
        <w:jc w:val="left"/>
        <w:rPr>
          <w:rFonts w:ascii="ATCBBN+æ±‰ä»ªå¤§é»‘ç®€" w:hAnsi="ATCBBN+æ±‰ä»ªå¤§é»‘ç®€" w:cs="ATCBBN+æ±‰ä»ªå¤§é»‘ç®€"/>
          <w:color w:val="000000"/>
          <w:sz w:val="21"/>
        </w:rPr>
      </w:pPr>
      <w:commentRangeStart w:id="3"/>
      <w:r w:rsidRPr="00BD73EE">
        <w:rPr>
          <w:rFonts w:ascii="ATCBBN+æ±‰ä»ªå¤§é»‘ç®€" w:hAnsi="ATCBBN+æ±‰ä»ªå¤§é»‘ç®€" w:cs="ATCBBN+æ±‰ä»ªå¤§é»‘ç®€" w:hint="eastAsia"/>
          <w:color w:val="000000"/>
          <w:sz w:val="21"/>
        </w:rPr>
        <w:t>买方的基本信息</w:t>
      </w:r>
      <w:commentRangeEnd w:id="3"/>
      <w:r>
        <w:rPr>
          <w:rStyle w:val="CommentReference"/>
        </w:rPr>
        <w:commentReference w:id="3"/>
      </w:r>
      <w:r>
        <w:rPr>
          <w:rFonts w:ascii="ATCBBN+æ±‰ä»ªå¤§é»‘ç®€" w:hAnsi="ATCBBN+æ±‰ä»ªå¤§é»‘ç®€" w:cs="ATCBBN+æ±‰ä»ªå¤§é»‘ç®€"/>
          <w:color w:val="000000"/>
          <w:sz w:val="21"/>
        </w:rPr>
        <w:t xml:space="preserve"> </w:t>
      </w:r>
    </w:p>
    <w:p w:rsidR="00F81901" w:rsidRDefault="00F81901">
      <w:pPr>
        <w:framePr w:w="737" w:wrap="auto" w:hAnchor="text" w:x="4621" w:y="7306"/>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邮编</w:t>
      </w:r>
    </w:p>
    <w:p w:rsidR="00F81901" w:rsidRDefault="00F81901">
      <w:pPr>
        <w:framePr w:w="737" w:wrap="auto" w:hAnchor="text" w:x="4621" w:y="7306"/>
        <w:widowControl w:val="0"/>
        <w:autoSpaceDE w:val="0"/>
        <w:autoSpaceDN w:val="0"/>
        <w:spacing w:before="0" w:after="0" w:line="334"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传真</w:t>
      </w:r>
    </w:p>
    <w:p w:rsidR="00F81901" w:rsidRDefault="00F81901">
      <w:pPr>
        <w:framePr w:w="737" w:wrap="auto" w:hAnchor="text" w:x="7905" w:y="7306"/>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电话</w:t>
      </w:r>
    </w:p>
    <w:p w:rsidR="00F81901" w:rsidRDefault="00F81901">
      <w:pPr>
        <w:framePr w:w="1157" w:wrap="auto" w:hAnchor="text" w:x="7693" w:y="7640"/>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电子邮件</w:t>
      </w:r>
    </w:p>
    <w:p w:rsidR="00F81901" w:rsidRDefault="00F81901">
      <w:pPr>
        <w:framePr w:w="1369" w:wrap="auto" w:hAnchor="text" w:x="4304" w:y="7971"/>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身份证号码</w:t>
      </w:r>
    </w:p>
    <w:p w:rsidR="00F81901" w:rsidRDefault="00F81901">
      <w:pPr>
        <w:framePr w:w="1726" w:wrap="auto" w:hAnchor="text" w:x="9033" w:y="8305"/>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华晨宝马汽车</w:t>
      </w:r>
    </w:p>
    <w:p w:rsidR="00F81901" w:rsidRDefault="00F81901">
      <w:pPr>
        <w:framePr w:w="1726" w:wrap="auto" w:hAnchor="text" w:x="9033" w:y="8305"/>
        <w:widowControl w:val="0"/>
        <w:autoSpaceDE w:val="0"/>
        <w:autoSpaceDN w:val="0"/>
        <w:spacing w:before="0" w:after="0" w:line="312"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有限公司</w:t>
      </w:r>
    </w:p>
    <w:p w:rsidR="00F81901" w:rsidRDefault="00F81901">
      <w:pPr>
        <w:framePr w:w="1726" w:wrap="auto" w:hAnchor="text" w:x="9033" w:y="8305"/>
        <w:widowControl w:val="0"/>
        <w:autoSpaceDE w:val="0"/>
        <w:autoSpaceDN w:val="0"/>
        <w:spacing w:before="0" w:after="0" w:line="331" w:lineRule="exact"/>
        <w:ind w:left="521"/>
        <w:jc w:val="left"/>
        <w:rPr>
          <w:rFonts w:ascii="ATCBBN+æ±‰ä»ªå¤§é»‘ç®€" w:hAnsi="ATCBBN+æ±‰ä»ªå¤§é»‘ç®€" w:cs="ATCBBN+æ±‰ä»ªå¤§é»‘ç®€"/>
          <w:color w:val="000000"/>
          <w:sz w:val="21"/>
        </w:rPr>
      </w:pPr>
      <w:r>
        <w:rPr>
          <w:rFonts w:ascii="UDDUDI+TimesNewRoman"/>
          <w:color w:val="000000"/>
          <w:sz w:val="21"/>
        </w:rPr>
        <w:t xml:space="preserve">1 </w:t>
      </w:r>
      <w:r>
        <w:rPr>
          <w:rFonts w:ascii="ATCBBN+æ±‰ä»ªå¤§é»‘ç®€" w:hAnsi="ATCBBN+æ±‰ä»ªå¤§é»‘ç®€" w:cs="ATCBBN+æ±‰ä»ªå¤§é»‘ç®€"/>
          <w:color w:val="000000"/>
          <w:sz w:val="21"/>
        </w:rPr>
        <w:t xml:space="preserve"> </w:t>
      </w:r>
      <w:r>
        <w:rPr>
          <w:rFonts w:ascii="ATCBBN+æ±‰ä»ªå¤§é»‘ç®€" w:hAnsi="ATCBBN+æ±‰ä»ªå¤§é»‘ç®€" w:cs="ATCBBN+æ±‰ä»ªå¤§é»‘ç®€" w:hint="eastAsia"/>
          <w:color w:val="000000"/>
          <w:sz w:val="21"/>
        </w:rPr>
        <w:t>台</w:t>
      </w:r>
    </w:p>
    <w:p w:rsidR="00F81901" w:rsidRDefault="00F81901">
      <w:pPr>
        <w:framePr w:w="1157" w:wrap="auto" w:hAnchor="text" w:x="4410" w:y="8461"/>
        <w:widowControl w:val="0"/>
        <w:autoSpaceDE w:val="0"/>
        <w:autoSpaceDN w:val="0"/>
        <w:spacing w:before="0" w:after="0" w:line="211" w:lineRule="exact"/>
        <w:jc w:val="left"/>
        <w:rPr>
          <w:rFonts w:ascii="ATCBBN+æ±‰ä»ªå¤§é»‘ç®€" w:hAnsi="ATCBBN+æ±‰ä»ªå¤§é»‘ç®€" w:cs="ATCBBN+æ±‰ä»ªå¤§é»‘ç®€"/>
          <w:color w:val="000000"/>
          <w:sz w:val="21"/>
        </w:rPr>
      </w:pPr>
      <w:commentRangeStart w:id="4"/>
      <w:r>
        <w:rPr>
          <w:rFonts w:ascii="ATCBBN+æ±‰ä»ªå¤§é»‘ç®€" w:hAnsi="ATCBBN+æ±‰ä»ªå¤§é»‘ç®€" w:cs="ATCBBN+æ±‰ä»ªå¤§é»‘ç®€" w:hint="eastAsia"/>
          <w:color w:val="000000"/>
          <w:sz w:val="21"/>
        </w:rPr>
        <w:t>品牌型号</w:t>
      </w:r>
      <w:commentRangeEnd w:id="4"/>
      <w:r>
        <w:rPr>
          <w:rStyle w:val="CommentReference"/>
        </w:rPr>
        <w:commentReference w:id="4"/>
      </w:r>
      <w:r>
        <w:rPr>
          <w:rFonts w:ascii="ATCBBN+æ±‰ä»ªå¤§é»‘ç®€" w:hAnsi="ATCBBN+æ±‰ä»ªå¤§é»‘ç®€" w:cs="ATCBBN+æ±‰ä»ªå¤§é»‘ç®€"/>
          <w:color w:val="000000"/>
          <w:sz w:val="21"/>
        </w:rPr>
        <w:t xml:space="preserve"> </w:t>
      </w:r>
    </w:p>
    <w:p w:rsidR="00F81901" w:rsidRDefault="00F81901">
      <w:pPr>
        <w:framePr w:w="1157" w:wrap="auto" w:hAnchor="text" w:x="7693" w:y="8461"/>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生产厂商</w:t>
      </w:r>
    </w:p>
    <w:p w:rsidR="00F81901" w:rsidRDefault="00F81901">
      <w:pPr>
        <w:framePr w:w="737" w:wrap="auto" w:hAnchor="text" w:x="4621" w:y="8948"/>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产地</w:t>
      </w:r>
    </w:p>
    <w:p w:rsidR="00F81901" w:rsidRDefault="00F81901">
      <w:pPr>
        <w:framePr w:w="737" w:wrap="auto" w:hAnchor="text" w:x="6234" w:y="8948"/>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沈阳</w:t>
      </w:r>
    </w:p>
    <w:p w:rsidR="00F81901" w:rsidRDefault="00F81901">
      <w:pPr>
        <w:framePr w:w="737" w:wrap="auto" w:hAnchor="text" w:x="7905" w:y="8948"/>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数量</w:t>
      </w:r>
    </w:p>
    <w:p w:rsidR="00F81901" w:rsidRDefault="00F81901">
      <w:pPr>
        <w:framePr w:w="1157" w:wrap="auto" w:hAnchor="text" w:x="4410" w:y="9280"/>
        <w:widowControl w:val="0"/>
        <w:autoSpaceDE w:val="0"/>
        <w:autoSpaceDN w:val="0"/>
        <w:spacing w:before="0" w:after="0" w:line="211" w:lineRule="exact"/>
        <w:jc w:val="left"/>
        <w:rPr>
          <w:rFonts w:ascii="ATCBBN+æ±‰ä»ªå¤§é»‘ç®€" w:hAnsi="ATCBBN+æ±‰ä»ªå¤§é»‘ç®€" w:cs="ATCBBN+æ±‰ä»ªå¤§é»‘ç®€"/>
          <w:color w:val="000000"/>
          <w:sz w:val="21"/>
        </w:rPr>
      </w:pPr>
      <w:commentRangeStart w:id="5"/>
      <w:r>
        <w:rPr>
          <w:rFonts w:ascii="ATCBBN+æ±‰ä»ªå¤§é»‘ç®€" w:hAnsi="ATCBBN+æ±‰ä»ªå¤§é»‘ç®€" w:cs="ATCBBN+æ±‰ä»ªå¤§é»‘ç®€" w:hint="eastAsia"/>
          <w:color w:val="000000"/>
          <w:sz w:val="21"/>
        </w:rPr>
        <w:t>车身颜色</w:t>
      </w:r>
      <w:commentRangeEnd w:id="5"/>
      <w:r>
        <w:rPr>
          <w:rStyle w:val="CommentReference"/>
        </w:rPr>
        <w:commentReference w:id="5"/>
      </w:r>
      <w:r>
        <w:rPr>
          <w:rFonts w:ascii="ATCBBN+æ±‰ä»ªå¤§é»‘ç®€" w:hAnsi="ATCBBN+æ±‰ä»ªå¤§é»‘ç®€" w:cs="ATCBBN+æ±‰ä»ªå¤§é»‘ç®€"/>
          <w:color w:val="000000"/>
          <w:sz w:val="21"/>
        </w:rPr>
        <w:t xml:space="preserve"> </w:t>
      </w:r>
    </w:p>
    <w:p w:rsidR="00F81901" w:rsidRDefault="00F81901">
      <w:pPr>
        <w:framePr w:w="1157" w:wrap="auto" w:hAnchor="text" w:x="7693" w:y="9280"/>
        <w:widowControl w:val="0"/>
        <w:autoSpaceDE w:val="0"/>
        <w:autoSpaceDN w:val="0"/>
        <w:spacing w:before="0" w:after="0" w:line="211" w:lineRule="exact"/>
        <w:jc w:val="left"/>
        <w:rPr>
          <w:rFonts w:ascii="ATCBBN+æ±‰ä»ªå¤§é»‘ç®€" w:hAnsi="ATCBBN+æ±‰ä»ªå¤§é»‘ç®€" w:cs="ATCBBN+æ±‰ä»ªå¤§é»‘ç®€"/>
          <w:color w:val="000000"/>
          <w:sz w:val="21"/>
        </w:rPr>
      </w:pPr>
      <w:commentRangeStart w:id="6"/>
      <w:r>
        <w:rPr>
          <w:rFonts w:ascii="ATCBBN+æ±‰ä»ªå¤§é»‘ç®€" w:hAnsi="ATCBBN+æ±‰ä»ªå¤§é»‘ç®€" w:cs="ATCBBN+æ±‰ä»ªå¤§é»‘ç®€" w:hint="eastAsia"/>
          <w:color w:val="000000"/>
          <w:sz w:val="21"/>
        </w:rPr>
        <w:t>内饰颜色</w:t>
      </w:r>
      <w:commentRangeEnd w:id="6"/>
      <w:r>
        <w:rPr>
          <w:rStyle w:val="CommentReference"/>
        </w:rPr>
        <w:commentReference w:id="6"/>
      </w:r>
      <w:r>
        <w:rPr>
          <w:rFonts w:ascii="ATCBBN+æ±‰ä»ªå¤§é»‘ç®€" w:hAnsi="ATCBBN+æ±‰ä»ªå¤§é»‘ç®€" w:cs="ATCBBN+æ±‰ä»ªå¤§é»‘ç®€"/>
          <w:color w:val="000000"/>
          <w:sz w:val="21"/>
        </w:rPr>
        <w:t xml:space="preserve"> </w:t>
      </w:r>
    </w:p>
    <w:p w:rsidR="00F81901" w:rsidRDefault="00F81901">
      <w:pPr>
        <w:framePr w:w="1578" w:wrap="auto" w:hAnchor="text" w:x="2004" w:y="9541"/>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订购车辆情况</w:t>
      </w:r>
    </w:p>
    <w:p w:rsidR="00F81901" w:rsidRDefault="00F81901" w:rsidP="00BD73EE">
      <w:pPr>
        <w:framePr w:w="1726" w:wrap="auto" w:hAnchor="text" w:x="4127" w:y="9613"/>
        <w:widowControl w:val="0"/>
        <w:autoSpaceDE w:val="0"/>
        <w:autoSpaceDN w:val="0"/>
        <w:spacing w:before="0" w:after="0" w:line="211" w:lineRule="exact"/>
        <w:jc w:val="left"/>
        <w:rPr>
          <w:rFonts w:ascii="ATCBBN+æ±‰ä»ªå¤§é»‘ç®€" w:hAnsi="ATCBBN+æ±‰ä»ªå¤§é»‘ç®€" w:cs="ATCBBN+æ±‰ä»ªå¤§é»‘ç®€"/>
          <w:color w:val="000000"/>
          <w:sz w:val="21"/>
        </w:rPr>
      </w:pPr>
      <w:commentRangeStart w:id="7"/>
      <w:r>
        <w:rPr>
          <w:rFonts w:ascii="ATCBBN+æ±‰ä»ªå¤§é»‘ç®€" w:hAnsi="ATCBBN+æ±‰ä»ªå¤§é»‘ç®€" w:cs="ATCBBN+æ±‰ä»ªå¤§é»‘ç®€" w:hint="eastAsia"/>
          <w:color w:val="000000"/>
          <w:sz w:val="21"/>
        </w:rPr>
        <w:t>其他信息（如灵活定制信息）</w:t>
      </w:r>
    </w:p>
    <w:commentRangeEnd w:id="7"/>
    <w:p w:rsidR="00F81901" w:rsidRDefault="00F81901">
      <w:pPr>
        <w:framePr w:w="7262" w:wrap="auto" w:hAnchor="text" w:x="4127" w:y="10367"/>
        <w:widowControl w:val="0"/>
        <w:autoSpaceDE w:val="0"/>
        <w:autoSpaceDN w:val="0"/>
        <w:spacing w:before="0" w:after="0" w:line="199" w:lineRule="exact"/>
        <w:jc w:val="left"/>
        <w:rPr>
          <w:rFonts w:ascii="ATCBBN+æ±‰ä»ªå¤§é»‘ç®€" w:hAnsi="ATCBBN+æ±‰ä»ªå¤§é»‘ç®€" w:cs="ATCBBN+æ±‰ä»ªå¤§é»‘ç®€"/>
          <w:color w:val="000000"/>
          <w:sz w:val="20"/>
        </w:rPr>
      </w:pPr>
      <w:r>
        <w:rPr>
          <w:rStyle w:val="CommentReference"/>
        </w:rPr>
        <w:commentReference w:id="7"/>
      </w:r>
      <w:r>
        <w:rPr>
          <w:rFonts w:ascii="ATCBBN+æ±‰ä»ªå¤§é»‘ç®€" w:hAnsi="ATCBBN+æ±‰ä»ªå¤§é»‘ç®€" w:cs="ATCBBN+æ±‰ä»ªå¤§é»‘ç®€" w:hint="eastAsia"/>
          <w:color w:val="000000"/>
          <w:sz w:val="20"/>
        </w:rPr>
        <w:t>注：在本订单签署时代理方无法向买方提供拟购车辆的车架号及发动机号</w:t>
      </w:r>
    </w:p>
    <w:p w:rsidR="00F81901" w:rsidRDefault="00F81901">
      <w:pPr>
        <w:framePr w:w="7262" w:wrap="auto" w:hAnchor="text" w:x="4127" w:y="10367"/>
        <w:widowControl w:val="0"/>
        <w:autoSpaceDE w:val="0"/>
        <w:autoSpaceDN w:val="0"/>
        <w:spacing w:before="0" w:after="0" w:line="312" w:lineRule="exact"/>
        <w:jc w:val="left"/>
        <w:rPr>
          <w:rFonts w:ascii="ATCBBN+æ±‰ä»ªå¤§é»‘ç®€" w:hAnsi="ATCBBN+æ±‰ä»ªå¤§é»‘ç®€" w:cs="ATCBBN+æ±‰ä»ªå¤§é»‘ç®€"/>
          <w:color w:val="000000"/>
          <w:sz w:val="20"/>
        </w:rPr>
      </w:pPr>
      <w:r>
        <w:rPr>
          <w:rFonts w:ascii="ATCBBN+æ±‰ä»ªå¤§é»‘ç®€" w:hAnsi="ATCBBN+æ±‰ä»ªå¤§é»‘ç®€" w:cs="ATCBBN+æ±‰ä»ªå¤§é»‘ç®€" w:hint="eastAsia"/>
          <w:color w:val="000000"/>
          <w:sz w:val="20"/>
        </w:rPr>
        <w:t>等信息，该等信息将在卖方出具的车辆合格证及发票中予以明确。</w:t>
      </w:r>
    </w:p>
    <w:p w:rsidR="00F81901" w:rsidRDefault="00F81901">
      <w:pPr>
        <w:framePr w:w="7257" w:wrap="auto" w:hAnchor="text" w:x="4127" w:y="11101"/>
        <w:widowControl w:val="0"/>
        <w:autoSpaceDE w:val="0"/>
        <w:autoSpaceDN w:val="0"/>
        <w:spacing w:before="0" w:after="0" w:line="234"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人民币</w:t>
      </w:r>
      <w:r>
        <w:rPr>
          <w:rFonts w:ascii="UDDUDI+TimesNewRoman"/>
          <w:color w:val="000000"/>
          <w:sz w:val="21"/>
        </w:rPr>
        <w:t>________________</w:t>
      </w:r>
      <w:r>
        <w:rPr>
          <w:rFonts w:ascii="ATCBBN+æ±‰ä»ªå¤§é»‘ç®€" w:hAnsi="ATCBBN+æ±‰ä»ªå¤§é»‘ç®€" w:cs="ATCBBN+æ±‰ä»ªå¤§é»‘ç®€" w:hint="eastAsia"/>
          <w:color w:val="000000"/>
          <w:sz w:val="21"/>
        </w:rPr>
        <w:t>元，一旦卖方开具《机动车销售统一发票》</w:t>
      </w:r>
    </w:p>
    <w:p w:rsidR="00F81901" w:rsidRDefault="00F81901">
      <w:pPr>
        <w:framePr w:w="949" w:wrap="auto" w:hAnchor="text" w:x="2319" w:y="11276"/>
        <w:widowControl w:val="0"/>
        <w:autoSpaceDE w:val="0"/>
        <w:autoSpaceDN w:val="0"/>
        <w:spacing w:before="0" w:after="0" w:line="211" w:lineRule="exact"/>
        <w:jc w:val="left"/>
        <w:rPr>
          <w:rFonts w:ascii="ATCBBN+æ±‰ä»ªå¤§é»‘ç®€" w:hAnsi="ATCBBN+æ±‰ä»ªå¤§é»‘ç®€" w:cs="ATCBBN+æ±‰ä»ªå¤§é»‘ç®€"/>
          <w:color w:val="000000"/>
          <w:sz w:val="21"/>
        </w:rPr>
      </w:pPr>
      <w:commentRangeStart w:id="8"/>
      <w:r>
        <w:rPr>
          <w:rFonts w:ascii="ATCBBN+æ±‰ä»ªå¤§é»‘ç®€" w:hAnsi="ATCBBN+æ±‰ä»ªå¤§é»‘ç®€" w:cs="ATCBBN+æ±‰ä»ªå¤§é»‘ç®€" w:hint="eastAsia"/>
          <w:color w:val="000000"/>
          <w:sz w:val="21"/>
        </w:rPr>
        <w:t>购车款</w:t>
      </w:r>
      <w:commentRangeEnd w:id="8"/>
      <w:r>
        <w:rPr>
          <w:rStyle w:val="CommentReference"/>
        </w:rPr>
        <w:commentReference w:id="8"/>
      </w:r>
      <w:r>
        <w:rPr>
          <w:rFonts w:ascii="ATCBBN+æ±‰ä»ªå¤§é»‘ç®€" w:hAnsi="ATCBBN+æ±‰ä»ªå¤§é»‘ç®€" w:cs="ATCBBN+æ±‰ä»ªå¤§é»‘ç®€"/>
          <w:color w:val="000000"/>
          <w:sz w:val="21"/>
        </w:rPr>
        <w:t xml:space="preserve"> </w:t>
      </w:r>
    </w:p>
    <w:p w:rsidR="00F81901" w:rsidRDefault="00F81901">
      <w:pPr>
        <w:framePr w:w="2418" w:wrap="auto" w:hAnchor="text" w:x="4127" w:y="11432"/>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则购车价格不可变更。</w:t>
      </w:r>
    </w:p>
    <w:p w:rsidR="00F81901" w:rsidRDefault="00F81901">
      <w:pPr>
        <w:framePr w:w="1157" w:wrap="auto" w:hAnchor="text" w:x="2216" w:y="11941"/>
        <w:widowControl w:val="0"/>
        <w:autoSpaceDE w:val="0"/>
        <w:autoSpaceDN w:val="0"/>
        <w:spacing w:before="0" w:after="0" w:line="211" w:lineRule="exact"/>
        <w:jc w:val="left"/>
        <w:rPr>
          <w:rFonts w:ascii="ATCBBN+æ±‰ä»ªå¤§é»‘ç®€" w:hAnsi="ATCBBN+æ±‰ä»ªå¤§é»‘ç®€" w:cs="ATCBBN+æ±‰ä»ªå¤§é»‘ç®€"/>
          <w:color w:val="000000"/>
          <w:sz w:val="21"/>
        </w:rPr>
      </w:pPr>
      <w:commentRangeStart w:id="9"/>
      <w:r>
        <w:rPr>
          <w:rFonts w:ascii="ATCBBN+æ±‰ä»ªå¤§é»‘ç®€" w:hAnsi="ATCBBN+æ±‰ä»ªå¤§é»‘ç®€" w:cs="ATCBBN+æ±‰ä»ªå¤§é»‘ç®€" w:hint="eastAsia"/>
          <w:color w:val="000000"/>
          <w:sz w:val="21"/>
        </w:rPr>
        <w:t>付款期限</w:t>
      </w:r>
      <w:commentRangeEnd w:id="9"/>
      <w:r>
        <w:rPr>
          <w:rStyle w:val="CommentReference"/>
        </w:rPr>
        <w:commentReference w:id="9"/>
      </w:r>
    </w:p>
    <w:p w:rsidR="00F81901" w:rsidRDefault="00F81901">
      <w:pPr>
        <w:framePr w:w="737" w:wrap="auto" w:hAnchor="text" w:x="4127" w:y="11922"/>
        <w:widowControl w:val="0"/>
        <w:autoSpaceDE w:val="0"/>
        <w:autoSpaceDN w:val="0"/>
        <w:spacing w:before="0" w:after="0" w:line="234" w:lineRule="exact"/>
        <w:jc w:val="left"/>
        <w:rPr>
          <w:rFonts w:ascii="UDDUDI+TimesNewRoman"/>
          <w:color w:val="000000"/>
          <w:sz w:val="21"/>
        </w:rPr>
      </w:pPr>
      <w:r>
        <w:rPr>
          <w:rFonts w:ascii="ATCBBN+æ±‰ä»ªå¤§é»‘ç®€" w:hAnsi="ATCBBN+æ±‰ä»ªå¤§é»‘ç®€" w:cs="ATCBBN+æ±‰ä»ªå¤§é»‘ç®€" w:hint="eastAsia"/>
          <w:color w:val="000000"/>
          <w:sz w:val="21"/>
        </w:rPr>
        <w:t>于</w:t>
      </w:r>
      <w:r>
        <w:rPr>
          <w:rFonts w:ascii="UDDUDI+TimesNewRoman"/>
          <w:color w:val="000000"/>
          <w:sz w:val="21"/>
        </w:rPr>
        <w:t>__</w:t>
      </w:r>
    </w:p>
    <w:p w:rsidR="00F81901" w:rsidRDefault="00F81901">
      <w:pPr>
        <w:framePr w:w="3869" w:wrap="auto" w:hAnchor="text" w:x="5387" w:y="11922"/>
        <w:widowControl w:val="0"/>
        <w:autoSpaceDE w:val="0"/>
        <w:autoSpaceDN w:val="0"/>
        <w:spacing w:before="0" w:after="0" w:line="234" w:lineRule="exact"/>
        <w:jc w:val="left"/>
        <w:rPr>
          <w:rFonts w:ascii="ATCBBN+æ±‰ä»ªå¤§é»‘ç®€" w:hAnsi="ATCBBN+æ±‰ä»ªå¤§é»‘ç®€" w:cs="ATCBBN+æ±‰ä»ªå¤§é»‘ç®€"/>
          <w:color w:val="000000"/>
          <w:sz w:val="21"/>
        </w:rPr>
      </w:pPr>
      <w:r>
        <w:rPr>
          <w:rFonts w:ascii="UDDUDI+TimesNewRoman"/>
          <w:color w:val="000000"/>
          <w:sz w:val="21"/>
        </w:rPr>
        <w:t>__</w:t>
      </w:r>
      <w:r>
        <w:rPr>
          <w:rFonts w:ascii="ATCBBN+æ±‰ä»ªå¤§é»‘ç®€" w:hAnsi="ATCBBN+æ±‰ä»ªå¤§é»‘ç®€" w:cs="ATCBBN+æ±‰ä»ªå¤§é»‘ç®€" w:hint="eastAsia"/>
          <w:color w:val="000000"/>
          <w:sz w:val="21"/>
        </w:rPr>
        <w:t>年</w:t>
      </w:r>
      <w:r>
        <w:rPr>
          <w:rFonts w:ascii="UDDUDI+TimesNewRoman"/>
          <w:color w:val="000000"/>
          <w:sz w:val="21"/>
        </w:rPr>
        <w:t>___    _</w:t>
      </w:r>
      <w:r>
        <w:rPr>
          <w:rFonts w:ascii="ATCBBN+æ±‰ä»ªå¤§é»‘ç®€" w:hAnsi="ATCBBN+æ±‰ä»ªå¤§é»‘ç®€" w:cs="ATCBBN+æ±‰ä»ªå¤§é»‘ç®€" w:hint="eastAsia"/>
          <w:color w:val="000000"/>
          <w:sz w:val="21"/>
        </w:rPr>
        <w:t>月</w:t>
      </w:r>
      <w:r>
        <w:rPr>
          <w:rFonts w:ascii="UDDUDI+TimesNewRoman"/>
          <w:color w:val="000000"/>
          <w:sz w:val="21"/>
        </w:rPr>
        <w:t>__    __</w:t>
      </w:r>
      <w:r>
        <w:rPr>
          <w:rFonts w:ascii="ATCBBN+æ±‰ä»ªå¤§é»‘ç®€" w:hAnsi="ATCBBN+æ±‰ä»ªå¤§é»‘ç®€" w:cs="ATCBBN+æ±‰ä»ªå¤§é»‘ç®€" w:hint="eastAsia"/>
          <w:color w:val="000000"/>
          <w:sz w:val="21"/>
        </w:rPr>
        <w:t>日前向卖方支付</w:t>
      </w:r>
    </w:p>
    <w:p w:rsidR="00F81901" w:rsidRDefault="00F81901">
      <w:pPr>
        <w:framePr w:w="2901" w:wrap="auto" w:hAnchor="text" w:x="1373" w:y="12440"/>
        <w:widowControl w:val="0"/>
        <w:autoSpaceDE w:val="0"/>
        <w:autoSpaceDN w:val="0"/>
        <w:spacing w:before="0" w:after="0" w:line="211" w:lineRule="exact"/>
        <w:jc w:val="left"/>
        <w:rPr>
          <w:rFonts w:ascii="ATCBBN+æ±‰ä»ªå¤§é»‘ç®€" w:hAnsi="ATCBBN+æ±‰ä»ªå¤§é»‘ç®€" w:cs="ATCBBN+æ±‰ä»ªå¤§é»‘ç®€"/>
          <w:color w:val="000000"/>
          <w:sz w:val="21"/>
        </w:rPr>
      </w:pPr>
      <w:commentRangeStart w:id="10"/>
      <w:r>
        <w:rPr>
          <w:rFonts w:ascii="ATCBBN+æ±‰ä»ªå¤§é»‘ç®€" w:hAnsi="ATCBBN+æ±‰ä»ªå¤§é»‘ç®€" w:cs="ATCBBN+æ±‰ä»ªå¤§é»‘ç®€" w:hint="eastAsia"/>
          <w:color w:val="000000"/>
          <w:sz w:val="21"/>
        </w:rPr>
        <w:t>车辆交付方（经销商名称）</w:t>
      </w:r>
      <w:commentRangeEnd w:id="10"/>
      <w:r>
        <w:rPr>
          <w:rStyle w:val="CommentReference"/>
        </w:rPr>
        <w:commentReference w:id="10"/>
      </w:r>
    </w:p>
    <w:p w:rsidR="00F81901" w:rsidRDefault="00F81901">
      <w:pPr>
        <w:framePr w:w="2782" w:wrap="auto" w:hAnchor="text" w:x="1267" w:y="13065"/>
        <w:widowControl w:val="0"/>
        <w:autoSpaceDE w:val="0"/>
        <w:autoSpaceDN w:val="0"/>
        <w:spacing w:before="0" w:after="0" w:line="234" w:lineRule="exact"/>
        <w:jc w:val="left"/>
        <w:rPr>
          <w:rFonts w:ascii="UDDUDI+TimesNewRoman"/>
          <w:color w:val="000000"/>
          <w:sz w:val="21"/>
        </w:rPr>
      </w:pPr>
      <w:commentRangeStart w:id="11"/>
      <w:r>
        <w:rPr>
          <w:rFonts w:ascii="ATCBBN+æ±‰ä»ªå¤§é»‘ç®€" w:hAnsi="ATCBBN+æ±‰ä»ªå¤§é»‘ç®€" w:cs="ATCBBN+æ±‰ä»ªå¤§é»‘ç®€" w:hint="eastAsia"/>
          <w:color w:val="000000"/>
          <w:sz w:val="21"/>
        </w:rPr>
        <w:t>买方</w:t>
      </w:r>
      <w:commentRangeEnd w:id="11"/>
      <w:r>
        <w:rPr>
          <w:rStyle w:val="CommentReference"/>
        </w:rPr>
        <w:commentReference w:id="11"/>
      </w:r>
      <w:r>
        <w:rPr>
          <w:rFonts w:ascii="ATCBBN+æ±‰ä»ªå¤§é»‘ç®€" w:hAnsi="ATCBBN+æ±‰ä»ªå¤§é»‘ç®€" w:cs="ATCBBN+æ±‰ä»ªå¤§é»‘ç®€" w:hint="eastAsia"/>
          <w:color w:val="000000"/>
          <w:sz w:val="21"/>
        </w:rPr>
        <w:t>：</w:t>
      </w:r>
      <w:r>
        <w:rPr>
          <w:rFonts w:ascii="UDDUDI+TimesNewRoman"/>
          <w:color w:val="000000"/>
          <w:sz w:val="21"/>
        </w:rPr>
        <w:t>_________________</w:t>
      </w:r>
    </w:p>
    <w:p w:rsidR="00F81901" w:rsidRDefault="00F81901">
      <w:pPr>
        <w:framePr w:w="2782" w:wrap="auto" w:hAnchor="text" w:x="1267" w:y="13065"/>
        <w:widowControl w:val="0"/>
        <w:autoSpaceDE w:val="0"/>
        <w:autoSpaceDN w:val="0"/>
        <w:spacing w:before="0" w:after="0" w:line="624" w:lineRule="exact"/>
        <w:jc w:val="left"/>
        <w:rPr>
          <w:rFonts w:ascii="UDDUDI+TimesNewRoman"/>
          <w:color w:val="000000"/>
          <w:sz w:val="21"/>
        </w:rPr>
      </w:pPr>
      <w:commentRangeStart w:id="12"/>
      <w:r>
        <w:rPr>
          <w:rFonts w:ascii="ATCBBN+æ±‰ä»ªå¤§é»‘ç®€" w:hAnsi="ATCBBN+æ±‰ä»ªå¤§é»‘ç®€" w:cs="ATCBBN+æ±‰ä»ªå¤§é»‘ç®€" w:hint="eastAsia"/>
          <w:color w:val="000000"/>
          <w:sz w:val="21"/>
        </w:rPr>
        <w:t>签字</w:t>
      </w:r>
      <w:commentRangeEnd w:id="12"/>
      <w:r>
        <w:rPr>
          <w:rStyle w:val="CommentReference"/>
        </w:rPr>
        <w:commentReference w:id="12"/>
      </w:r>
      <w:r>
        <w:rPr>
          <w:rFonts w:ascii="ATCBBN+æ±‰ä»ªå¤§é»‘ç®€" w:hAnsi="ATCBBN+æ±‰ä»ªå¤§é»‘ç®€" w:cs="ATCBBN+æ±‰ä»ªå¤§é»‘ç®€" w:hint="eastAsia"/>
          <w:color w:val="000000"/>
          <w:sz w:val="21"/>
        </w:rPr>
        <w:t>：</w:t>
      </w:r>
      <w:r>
        <w:rPr>
          <w:rFonts w:ascii="UDDUDI+TimesNewRoman"/>
          <w:color w:val="000000"/>
          <w:sz w:val="21"/>
        </w:rPr>
        <w:t>_________________</w:t>
      </w:r>
    </w:p>
    <w:p w:rsidR="00F81901" w:rsidRDefault="00F81901">
      <w:pPr>
        <w:framePr w:w="5805" w:wrap="auto" w:hAnchor="text" w:x="5467" w:y="13065"/>
        <w:widowControl w:val="0"/>
        <w:autoSpaceDE w:val="0"/>
        <w:autoSpaceDN w:val="0"/>
        <w:spacing w:before="0" w:after="0" w:line="234"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代理方：</w:t>
      </w:r>
      <w:r w:rsidRPr="004D5392">
        <w:rPr>
          <w:rFonts w:ascii="Adobe Heiti Std R" w:hAnsi="Adobe Heiti Std R" w:cs="Adobe Heiti Std R" w:hint="eastAsia"/>
          <w:kern w:val="0"/>
          <w:sz w:val="21"/>
          <w:szCs w:val="21"/>
          <w:u w:val="single"/>
          <w:lang w:val="en-US"/>
        </w:rPr>
        <w:t>北京中汽总回国留学人员购车服务有限公司</w:t>
      </w:r>
      <w:r>
        <w:rPr>
          <w:rFonts w:ascii="ATCBBN+æ±‰ä»ªå¤§é»‘ç®€" w:hAnsi="ATCBBN+æ±‰ä»ªå¤§é»‘ç®€" w:cs="ATCBBN+æ±‰ä»ªå¤§é»‘ç®€" w:hint="eastAsia"/>
          <w:color w:val="000000"/>
          <w:sz w:val="21"/>
        </w:rPr>
        <w:t>（盖章）</w:t>
      </w:r>
    </w:p>
    <w:p w:rsidR="00F81901" w:rsidRDefault="00F81901">
      <w:pPr>
        <w:framePr w:w="5805" w:wrap="auto" w:hAnchor="text" w:x="5467" w:y="13065"/>
        <w:widowControl w:val="0"/>
        <w:autoSpaceDE w:val="0"/>
        <w:autoSpaceDN w:val="0"/>
        <w:spacing w:before="0" w:after="0" w:line="624" w:lineRule="exact"/>
        <w:ind w:left="212"/>
        <w:jc w:val="left"/>
        <w:rPr>
          <w:rFonts w:ascii="UDDUDI+TimesNewRoman"/>
          <w:color w:val="000000"/>
          <w:sz w:val="21"/>
        </w:rPr>
      </w:pPr>
      <w:r>
        <w:rPr>
          <w:rFonts w:ascii="ATCBBN+æ±‰ä»ªå¤§é»‘ç®€" w:hAnsi="ATCBBN+æ±‰ä»ªå¤§é»‘ç®€" w:cs="ATCBBN+æ±‰ä»ªå¤§é»‘ç®€" w:hint="eastAsia"/>
          <w:color w:val="000000"/>
          <w:sz w:val="21"/>
        </w:rPr>
        <w:t>授权代表签字：</w:t>
      </w:r>
      <w:r>
        <w:rPr>
          <w:rFonts w:ascii="UDDUDI+TimesNewRoman"/>
          <w:color w:val="000000"/>
          <w:sz w:val="21"/>
        </w:rPr>
        <w:t>___________________</w:t>
      </w:r>
    </w:p>
    <w:p w:rsidR="00F81901" w:rsidRDefault="00F81901">
      <w:pPr>
        <w:framePr w:w="10677" w:wrap="auto" w:hAnchor="text" w:x="1267" w:y="14020"/>
        <w:widowControl w:val="0"/>
        <w:autoSpaceDE w:val="0"/>
        <w:autoSpaceDN w:val="0"/>
        <w:spacing w:before="0" w:after="0" w:line="211"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注：请仔细阅读本订单附件《留学回国人员购车条款》，您对本订单的签署即代表您已理解并接受了</w:t>
      </w:r>
    </w:p>
    <w:p w:rsidR="00F81901" w:rsidRDefault="00F81901">
      <w:pPr>
        <w:framePr w:w="10677" w:wrap="auto" w:hAnchor="text" w:x="1267" w:y="14020"/>
        <w:widowControl w:val="0"/>
        <w:autoSpaceDE w:val="0"/>
        <w:autoSpaceDN w:val="0"/>
        <w:spacing w:before="0" w:after="0" w:line="312" w:lineRule="exact"/>
        <w:jc w:val="left"/>
        <w:rPr>
          <w:rFonts w:ascii="ATCBBN+æ±‰ä»ªå¤§é»‘ç®€" w:hAnsi="ATCBBN+æ±‰ä»ªå¤§é»‘ç®€" w:cs="ATCBBN+æ±‰ä»ªå¤§é»‘ç®€"/>
          <w:color w:val="000000"/>
          <w:sz w:val="21"/>
        </w:rPr>
      </w:pPr>
      <w:r>
        <w:rPr>
          <w:rFonts w:ascii="ATCBBN+æ±‰ä»ªå¤§é»‘ç®€" w:hAnsi="ATCBBN+æ±‰ä»ªå¤§é»‘ç®€" w:cs="ATCBBN+æ±‰ä»ªå¤§é»‘ç®€" w:hint="eastAsia"/>
          <w:color w:val="000000"/>
          <w:sz w:val="21"/>
        </w:rPr>
        <w:t>该等条款。请将签署的订单原件寄送至代理方。为简化流程、缩短订购周期，您可同时将订单以传真</w:t>
      </w:r>
    </w:p>
    <w:p w:rsidR="00F81901" w:rsidRDefault="00F81901">
      <w:pPr>
        <w:framePr w:w="10677" w:wrap="auto" w:hAnchor="text" w:x="1267" w:y="14020"/>
        <w:widowControl w:val="0"/>
        <w:autoSpaceDE w:val="0"/>
        <w:autoSpaceDN w:val="0"/>
        <w:spacing w:before="0" w:after="0" w:line="312" w:lineRule="exact"/>
        <w:jc w:val="left"/>
        <w:rPr>
          <w:rFonts w:ascii="ATCBBN+æ±‰ä»ªå¤§é»‘ç®€" w:hAnsi="ATCBBN+æ±‰ä»ªå¤§é»‘ç®€" w:cs="ATCBBN+æ±‰ä»ªå¤§é»‘ç®€"/>
          <w:color w:val="000000"/>
          <w:sz w:val="21"/>
        </w:rPr>
      </w:pPr>
      <w:r>
        <w:rPr>
          <w:rFonts w:ascii="HATVWD+TimesNewRomanPS-BoldMT"/>
          <w:b/>
          <w:color w:val="000000"/>
          <w:sz w:val="21"/>
        </w:rPr>
        <w:t>/</w:t>
      </w:r>
      <w:r>
        <w:rPr>
          <w:rFonts w:ascii="ATCBBN+æ±‰ä»ªå¤§é»‘ç®€" w:hAnsi="ATCBBN+æ±‰ä»ªå¤§é»‘ç®€" w:cs="ATCBBN+æ±‰ä»ªå¤§é»‘ç®€" w:hint="eastAsia"/>
          <w:color w:val="000000"/>
          <w:sz w:val="21"/>
        </w:rPr>
        <w:t>电子邮件形式发送至代理方。代理方在收到您的传真</w:t>
      </w:r>
      <w:r>
        <w:rPr>
          <w:rFonts w:ascii="HATVWD+TimesNewRomanPS-BoldMT"/>
          <w:b/>
          <w:color w:val="000000"/>
          <w:sz w:val="21"/>
        </w:rPr>
        <w:t>/</w:t>
      </w:r>
      <w:r>
        <w:rPr>
          <w:rFonts w:ascii="ATCBBN+æ±‰ä»ªå¤§é»‘ç®€" w:hAnsi="ATCBBN+æ±‰ä»ªå¤§é»‘ç®€" w:cs="ATCBBN+æ±‰ä»ªå¤§é»‘ç®€" w:hint="eastAsia"/>
          <w:color w:val="000000"/>
          <w:sz w:val="21"/>
        </w:rPr>
        <w:t>电子邮件后将根据您提供的信息开始订购流程。</w:t>
      </w:r>
    </w:p>
    <w:p w:rsidR="00F81901" w:rsidRDefault="00F81901">
      <w:pPr>
        <w:spacing w:before="0" w:after="0" w:line="240" w:lineRule="atLeast"/>
        <w:jc w:val="left"/>
        <w:rPr>
          <w:rFonts w:ascii="Arial"/>
          <w:color w:val="FF0000"/>
          <w:sz w:val="14"/>
        </w:rPr>
      </w:pPr>
      <w:r>
        <w:rPr>
          <w:noProof/>
          <w:lang w:val="en-US"/>
        </w:rPr>
        <w:pict>
          <v:shape id="_x00000" o:spid="_x0000_s1028" type="#_x0000_t75" style="position:absolute;margin-left:62.15pt;margin-top:328.65pt;width:465.95pt;height:309.95pt;z-index:-251658752;mso-position-horizontal-relative:page;mso-position-vertical-relative:page">
            <v:imagedata r:id="rId6" o:title=""/>
            <w10:wrap anchorx="page" anchory="page"/>
          </v:shape>
        </w:pict>
      </w:r>
      <w:r>
        <w:rPr>
          <w:noProof/>
          <w:lang w:val="en-US"/>
        </w:rPr>
        <w:pict>
          <v:shape id="_x00003" o:spid="_x0000_s1029" type="#_x0000_t75" style="position:absolute;margin-left:123.9pt;margin-top:677.95pt;width:18.2pt;height:17.6pt;z-index:-251659776;mso-position-horizontal-relative:page;mso-position-vertical-relative:page">
            <v:imagedata r:id="rId7" o:title=""/>
            <w10:wrap anchorx="page" anchory="page"/>
          </v:shape>
        </w:pict>
      </w:r>
      <w:r>
        <w:rPr>
          <w:noProof/>
          <w:lang w:val="en-US"/>
        </w:rPr>
        <w:pict>
          <v:shape id="_x00005" o:spid="_x0000_s1030" type="#_x0000_t75" style="position:absolute;margin-left:124.55pt;margin-top:646.35pt;width:18.2pt;height:17.6pt;z-index:-251660800;mso-position-horizontal-relative:page;mso-position-vertical-relative:page">
            <v:imagedata r:id="rId8" o:title=""/>
            <w10:wrap anchorx="page" anchory="page"/>
          </v:shape>
        </w:pict>
      </w:r>
    </w:p>
    <w:sectPr w:rsidR="00F81901" w:rsidSect="00F958FC">
      <w:pgSz w:w="11900" w:h="16820"/>
      <w:pgMar w:top="0" w:right="0" w:bottom="0" w:left="0" w:header="720" w:footer="720" w:gutter="0"/>
      <w:pgNumType w:start="1"/>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PC" w:date="2017-02-28T09:18:00Z" w:initials="P">
    <w:p w:rsidR="00F81901" w:rsidRDefault="00F81901" w:rsidP="004D5392">
      <w:pPr>
        <w:widowControl w:val="0"/>
        <w:autoSpaceDE w:val="0"/>
        <w:autoSpaceDN w:val="0"/>
        <w:adjustRightInd w:val="0"/>
        <w:spacing w:before="0" w:after="0"/>
        <w:jc w:val="left"/>
        <w:rPr>
          <w:rFonts w:ascii="宋体" w:hAnsi="Times New Roman" w:cs="宋体"/>
          <w:color w:val="000000"/>
          <w:kern w:val="0"/>
          <w:sz w:val="24"/>
          <w:szCs w:val="24"/>
          <w:lang w:val="zh-CN"/>
        </w:rPr>
      </w:pPr>
      <w:r>
        <w:rPr>
          <w:rStyle w:val="CommentReference"/>
        </w:rPr>
        <w:annotationRef/>
      </w:r>
      <w:r>
        <w:rPr>
          <w:rFonts w:ascii="宋体" w:hAnsi="Times New Roman" w:cs="宋体" w:hint="eastAsia"/>
          <w:color w:val="000000"/>
          <w:kern w:val="0"/>
          <w:sz w:val="24"/>
          <w:szCs w:val="24"/>
          <w:lang w:val="zh-CN"/>
        </w:rPr>
        <w:t>注：本订单务必保证左下角</w:t>
      </w:r>
      <w:r>
        <w:rPr>
          <w:rFonts w:ascii="宋体" w:hAnsi="Times New Roman" w:cs="宋体"/>
          <w:color w:val="000000"/>
          <w:kern w:val="0"/>
          <w:sz w:val="24"/>
          <w:szCs w:val="24"/>
          <w:lang w:val="zh-CN"/>
        </w:rPr>
        <w:t>“</w:t>
      </w:r>
      <w:r>
        <w:rPr>
          <w:rFonts w:ascii="宋体" w:hAnsi="Times New Roman" w:cs="宋体" w:hint="eastAsia"/>
          <w:color w:val="000000"/>
          <w:kern w:val="0"/>
          <w:sz w:val="24"/>
          <w:szCs w:val="24"/>
          <w:lang w:val="zh-CN"/>
        </w:rPr>
        <w:t>买方及签字</w:t>
      </w:r>
      <w:r>
        <w:rPr>
          <w:rFonts w:ascii="宋体" w:hAnsi="Times New Roman" w:cs="宋体"/>
          <w:color w:val="000000"/>
          <w:kern w:val="0"/>
          <w:sz w:val="24"/>
          <w:szCs w:val="24"/>
          <w:lang w:val="zh-CN"/>
        </w:rPr>
        <w:t>”</w:t>
      </w:r>
      <w:r>
        <w:rPr>
          <w:rFonts w:ascii="宋体" w:hAnsi="Times New Roman" w:cs="宋体" w:hint="eastAsia"/>
          <w:color w:val="000000"/>
          <w:kern w:val="0"/>
          <w:sz w:val="24"/>
          <w:szCs w:val="24"/>
          <w:lang w:val="zh-CN"/>
        </w:rPr>
        <w:t>两项为留学生本人手写签字。</w:t>
      </w:r>
    </w:p>
    <w:p w:rsidR="00F81901" w:rsidRDefault="00F81901" w:rsidP="004D5392">
      <w:pPr>
        <w:widowControl w:val="0"/>
        <w:autoSpaceDE w:val="0"/>
        <w:autoSpaceDN w:val="0"/>
        <w:adjustRightInd w:val="0"/>
        <w:spacing w:before="0" w:after="0"/>
        <w:jc w:val="left"/>
        <w:rPr>
          <w:rFonts w:ascii="宋体" w:hAnsi="Times New Roman" w:cs="宋体"/>
          <w:color w:val="000000"/>
          <w:kern w:val="0"/>
          <w:sz w:val="24"/>
          <w:szCs w:val="24"/>
          <w:lang w:val="zh-CN"/>
        </w:rPr>
      </w:pPr>
      <w:r>
        <w:rPr>
          <w:rFonts w:ascii="宋体" w:hAnsi="Times New Roman" w:cs="宋体" w:hint="eastAsia"/>
          <w:color w:val="000000"/>
          <w:kern w:val="0"/>
          <w:sz w:val="24"/>
          <w:szCs w:val="24"/>
          <w:lang w:val="zh-CN"/>
        </w:rPr>
        <w:t>当您将本订单填写完毕后，请您配合扫描订单及付款后的汇款凭证以邮件形式发至：</w:t>
      </w:r>
      <w:r>
        <w:rPr>
          <w:rFonts w:ascii="宋体" w:hAnsi="Times New Roman" w:cs="宋体"/>
          <w:color w:val="000000"/>
          <w:kern w:val="0"/>
          <w:sz w:val="24"/>
          <w:szCs w:val="24"/>
          <w:lang w:val="zh-CN"/>
        </w:rPr>
        <w:t>13810009098@139.com</w:t>
      </w:r>
    </w:p>
    <w:p w:rsidR="00F81901" w:rsidRDefault="00F81901" w:rsidP="004D5392">
      <w:pPr>
        <w:widowControl w:val="0"/>
        <w:autoSpaceDE w:val="0"/>
        <w:autoSpaceDN w:val="0"/>
        <w:adjustRightInd w:val="0"/>
        <w:spacing w:before="0" w:after="0"/>
        <w:jc w:val="left"/>
        <w:rPr>
          <w:rFonts w:ascii="宋体" w:hAnsi="Times New Roman" w:cs="宋体"/>
          <w:color w:val="000000"/>
          <w:kern w:val="0"/>
          <w:sz w:val="24"/>
          <w:szCs w:val="24"/>
          <w:lang w:val="zh-CN"/>
        </w:rPr>
      </w:pPr>
      <w:r>
        <w:rPr>
          <w:rFonts w:ascii="宋体" w:hAnsi="Times New Roman" w:cs="宋体" w:hint="eastAsia"/>
          <w:color w:val="000000"/>
          <w:kern w:val="0"/>
          <w:sz w:val="24"/>
          <w:szCs w:val="24"/>
          <w:lang w:val="zh-CN"/>
        </w:rPr>
        <w:t>并填写标题为：</w:t>
      </w:r>
      <w:r>
        <w:rPr>
          <w:rFonts w:ascii="宋体" w:hAnsi="Times New Roman" w:cs="宋体"/>
          <w:color w:val="000000"/>
          <w:kern w:val="0"/>
          <w:sz w:val="24"/>
          <w:szCs w:val="24"/>
          <w:lang w:val="zh-CN"/>
        </w:rPr>
        <w:t>“</w:t>
      </w:r>
      <w:r>
        <w:rPr>
          <w:rFonts w:ascii="宋体" w:hAnsi="Times New Roman" w:cs="宋体" w:hint="eastAsia"/>
          <w:color w:val="000000"/>
          <w:kern w:val="0"/>
          <w:sz w:val="24"/>
          <w:szCs w:val="24"/>
          <w:lang w:val="zh-CN"/>
        </w:rPr>
        <w:t>留学生姓名</w:t>
      </w:r>
      <w:r>
        <w:rPr>
          <w:rFonts w:ascii="宋体" w:hAnsi="Times New Roman" w:cs="宋体"/>
          <w:color w:val="000000"/>
          <w:kern w:val="0"/>
          <w:sz w:val="24"/>
          <w:szCs w:val="24"/>
          <w:lang w:val="zh-CN"/>
        </w:rPr>
        <w:t>+</w:t>
      </w:r>
      <w:r>
        <w:rPr>
          <w:rFonts w:ascii="宋体" w:hAnsi="Times New Roman" w:cs="宋体" w:hint="eastAsia"/>
          <w:color w:val="000000"/>
          <w:kern w:val="0"/>
          <w:sz w:val="24"/>
          <w:szCs w:val="24"/>
          <w:lang w:val="zh-CN"/>
        </w:rPr>
        <w:t>宝马材料</w:t>
      </w:r>
      <w:r>
        <w:rPr>
          <w:rFonts w:ascii="宋体" w:hAnsi="Times New Roman" w:cs="宋体"/>
          <w:color w:val="000000"/>
          <w:kern w:val="0"/>
          <w:sz w:val="24"/>
          <w:szCs w:val="24"/>
          <w:lang w:val="zh-CN"/>
        </w:rPr>
        <w:t>”</w:t>
      </w:r>
    </w:p>
    <w:p w:rsidR="00F81901" w:rsidRDefault="00F81901" w:rsidP="004D5392">
      <w:pPr>
        <w:widowControl w:val="0"/>
        <w:autoSpaceDE w:val="0"/>
        <w:autoSpaceDN w:val="0"/>
        <w:adjustRightInd w:val="0"/>
        <w:spacing w:before="0" w:after="0"/>
        <w:jc w:val="left"/>
        <w:rPr>
          <w:rFonts w:ascii="宋体" w:hAnsi="Times New Roman" w:cs="宋体"/>
          <w:color w:val="000000"/>
          <w:kern w:val="0"/>
          <w:sz w:val="24"/>
          <w:szCs w:val="24"/>
          <w:lang w:val="zh-CN"/>
        </w:rPr>
      </w:pPr>
      <w:r>
        <w:rPr>
          <w:rFonts w:ascii="宋体" w:hAnsi="Times New Roman" w:cs="宋体" w:hint="eastAsia"/>
          <w:color w:val="000000"/>
          <w:kern w:val="0"/>
          <w:sz w:val="24"/>
          <w:szCs w:val="24"/>
          <w:lang w:val="zh-CN"/>
        </w:rPr>
        <w:t>感谢您耐心的填写及配合，以保证我公司及时为您落实款项及安排物流运输。</w:t>
      </w:r>
    </w:p>
    <w:p w:rsidR="00F81901" w:rsidRDefault="00F81901" w:rsidP="004D5392">
      <w:pPr>
        <w:widowControl w:val="0"/>
        <w:autoSpaceDE w:val="0"/>
        <w:autoSpaceDN w:val="0"/>
        <w:adjustRightInd w:val="0"/>
        <w:spacing w:before="0" w:after="0"/>
        <w:jc w:val="left"/>
        <w:rPr>
          <w:rFonts w:ascii="Tahoma" w:hAnsi="Tahoma" w:cs="Tahoma"/>
          <w:kern w:val="0"/>
          <w:sz w:val="20"/>
          <w:szCs w:val="20"/>
          <w:lang w:val="en-US"/>
        </w:rPr>
      </w:pPr>
      <w:r>
        <w:rPr>
          <w:rFonts w:ascii="宋体" w:hAnsi="Times New Roman" w:cs="宋体" w:hint="eastAsia"/>
          <w:color w:val="000000"/>
          <w:kern w:val="0"/>
          <w:sz w:val="24"/>
          <w:szCs w:val="24"/>
          <w:lang w:val="zh-CN"/>
        </w:rPr>
        <w:t>如有问题，请与我们联系</w:t>
      </w:r>
      <w:r>
        <w:rPr>
          <w:rFonts w:ascii="宋体" w:hAnsi="Times New Roman" w:cs="宋体"/>
          <w:color w:val="000000"/>
          <w:kern w:val="0"/>
          <w:sz w:val="24"/>
          <w:szCs w:val="24"/>
          <w:lang w:val="zh-CN"/>
        </w:rPr>
        <w:t>~</w:t>
      </w:r>
      <w:r>
        <w:rPr>
          <w:rFonts w:ascii="宋体" w:hAnsi="Times New Roman" w:cs="宋体" w:hint="eastAsia"/>
          <w:color w:val="000000"/>
          <w:kern w:val="0"/>
          <w:sz w:val="24"/>
          <w:szCs w:val="24"/>
          <w:lang w:val="zh-CN"/>
        </w:rPr>
        <w:t>！</w:t>
      </w:r>
    </w:p>
    <w:p w:rsidR="00F81901" w:rsidRDefault="00F81901" w:rsidP="004D5392">
      <w:pPr>
        <w:widowControl w:val="0"/>
        <w:autoSpaceDE w:val="0"/>
        <w:autoSpaceDN w:val="0"/>
        <w:adjustRightInd w:val="0"/>
        <w:spacing w:before="0" w:after="0"/>
        <w:jc w:val="left"/>
      </w:pPr>
    </w:p>
  </w:comment>
  <w:comment w:id="1" w:author="PC" w:date="2017-02-28T09:18:00Z" w:initials="P">
    <w:p w:rsidR="00F81901" w:rsidRDefault="00F81901">
      <w:pPr>
        <w:pStyle w:val="CommentText"/>
      </w:pPr>
      <w:r>
        <w:rPr>
          <w:rStyle w:val="CommentReference"/>
        </w:rPr>
        <w:annotationRef/>
      </w:r>
      <w:r>
        <w:rPr>
          <w:rFonts w:ascii="宋体" w:hAnsi="Times New Roman" w:cs="宋体" w:hint="eastAsia"/>
          <w:color w:val="000000"/>
          <w:kern w:val="0"/>
          <w:sz w:val="20"/>
          <w:szCs w:val="20"/>
          <w:lang w:val="zh-CN"/>
        </w:rPr>
        <w:t>填写签订日期</w:t>
      </w:r>
    </w:p>
  </w:comment>
  <w:comment w:id="2" w:author="PC" w:date="2017-02-28T09:18:00Z" w:initials="P">
    <w:p w:rsidR="00F81901" w:rsidRDefault="00F81901">
      <w:pPr>
        <w:pStyle w:val="CommentText"/>
      </w:pPr>
      <w:r>
        <w:rPr>
          <w:rStyle w:val="CommentReference"/>
        </w:rPr>
        <w:annotationRef/>
      </w:r>
      <w:r>
        <w:rPr>
          <w:rFonts w:ascii="宋体" w:hAnsi="Times New Roman" w:cs="宋体" w:hint="eastAsia"/>
          <w:color w:val="000000"/>
          <w:kern w:val="0"/>
          <w:sz w:val="20"/>
          <w:szCs w:val="20"/>
          <w:lang w:val="zh-CN"/>
        </w:rPr>
        <w:t>填写留学人员姓名</w:t>
      </w:r>
    </w:p>
  </w:comment>
  <w:comment w:id="3" w:author="PC" w:date="2017-02-28T09:23:00Z" w:initials="P">
    <w:p w:rsidR="00F81901" w:rsidRDefault="00F81901">
      <w:pPr>
        <w:pStyle w:val="CommentText"/>
      </w:pPr>
      <w:r>
        <w:rPr>
          <w:rStyle w:val="CommentReference"/>
        </w:rPr>
        <w:annotationRef/>
      </w:r>
      <w:r>
        <w:rPr>
          <w:rFonts w:ascii="宋体" w:hAnsi="Times New Roman" w:cs="宋体" w:hint="eastAsia"/>
          <w:color w:val="000000"/>
          <w:kern w:val="0"/>
          <w:sz w:val="20"/>
          <w:szCs w:val="20"/>
          <w:lang w:val="zh-CN"/>
        </w:rPr>
        <w:t>此处填写购车人对应信息</w:t>
      </w:r>
    </w:p>
  </w:comment>
  <w:comment w:id="4" w:author="PC" w:date="2017-02-28T09:26:00Z" w:initials="P">
    <w:p w:rsidR="00F81901" w:rsidRDefault="00F8190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Style w:val="CommentReference"/>
        </w:rPr>
        <w:annotationRef/>
      </w:r>
      <w:r>
        <w:rPr>
          <w:rFonts w:ascii="宋体" w:hAnsi="Times New Roman" w:cs="宋体" w:hint="eastAsia"/>
          <w:color w:val="000000"/>
          <w:kern w:val="0"/>
          <w:sz w:val="20"/>
          <w:szCs w:val="20"/>
          <w:lang w:val="zh-CN"/>
        </w:rPr>
        <w:t>此处需详细注明</w:t>
      </w:r>
    </w:p>
    <w:p w:rsidR="00F81901" w:rsidRDefault="00F8190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Fonts w:ascii="宋体" w:hAnsi="Times New Roman" w:cs="宋体" w:hint="eastAsia"/>
          <w:color w:val="000000"/>
          <w:kern w:val="0"/>
          <w:sz w:val="20"/>
          <w:szCs w:val="20"/>
          <w:lang w:val="zh-CN"/>
        </w:rPr>
        <w:t>例：</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宝马</w:t>
      </w:r>
      <w:r>
        <w:rPr>
          <w:rFonts w:ascii="宋体" w:hAnsi="Times New Roman" w:cs="宋体"/>
          <w:color w:val="000000"/>
          <w:kern w:val="0"/>
          <w:sz w:val="20"/>
          <w:szCs w:val="20"/>
          <w:lang w:val="zh-CN"/>
        </w:rPr>
        <w:t>525LI</w:t>
      </w:r>
      <w:r>
        <w:rPr>
          <w:rFonts w:ascii="宋体" w:hAnsi="Times New Roman" w:cs="宋体" w:hint="eastAsia"/>
          <w:color w:val="000000"/>
          <w:kern w:val="0"/>
          <w:sz w:val="20"/>
          <w:szCs w:val="20"/>
          <w:lang w:val="zh-CN"/>
        </w:rPr>
        <w:t>豪华设计套装</w:t>
      </w:r>
      <w:r>
        <w:rPr>
          <w:rFonts w:ascii="宋体" w:hAnsi="Times New Roman" w:cs="宋体"/>
          <w:color w:val="000000"/>
          <w:kern w:val="0"/>
          <w:sz w:val="20"/>
          <w:szCs w:val="20"/>
          <w:lang w:val="zh-CN"/>
        </w:rPr>
        <w:t>”</w:t>
      </w:r>
    </w:p>
    <w:p w:rsidR="00F81901" w:rsidRDefault="00F81901" w:rsidP="00BD73EE">
      <w:pPr>
        <w:pStyle w:val="CommentText"/>
      </w:pPr>
      <w:r>
        <w:rPr>
          <w:rFonts w:ascii="宋体" w:hAnsi="Times New Roman" w:cs="宋体" w:hint="eastAsia"/>
          <w:color w:val="000000"/>
          <w:kern w:val="0"/>
          <w:sz w:val="20"/>
          <w:szCs w:val="20"/>
          <w:lang w:val="zh-CN"/>
        </w:rPr>
        <w:t>不可填为</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宝马</w:t>
      </w:r>
      <w:r>
        <w:rPr>
          <w:rFonts w:ascii="宋体" w:hAnsi="Times New Roman" w:cs="宋体"/>
          <w:color w:val="000000"/>
          <w:kern w:val="0"/>
          <w:sz w:val="20"/>
          <w:szCs w:val="20"/>
          <w:lang w:val="zh-CN"/>
        </w:rPr>
        <w:t>525</w:t>
      </w:r>
      <w:r>
        <w:rPr>
          <w:rFonts w:ascii="宋体" w:hAnsi="Times New Roman" w:cs="宋体"/>
          <w:color w:val="000000"/>
          <w:kern w:val="0"/>
          <w:sz w:val="20"/>
          <w:szCs w:val="20"/>
          <w:lang w:val="zh-CN"/>
        </w:rPr>
        <w:t>“</w:t>
      </w:r>
    </w:p>
  </w:comment>
  <w:comment w:id="5" w:author="PC" w:date="2017-02-28T09:26:00Z" w:initials="P">
    <w:p w:rsidR="00F81901" w:rsidRDefault="00F8190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Style w:val="CommentReference"/>
        </w:rPr>
        <w:annotationRef/>
      </w:r>
      <w:r>
        <w:rPr>
          <w:rFonts w:ascii="宋体" w:hAnsi="Times New Roman" w:cs="宋体" w:hint="eastAsia"/>
          <w:color w:val="000000"/>
          <w:kern w:val="0"/>
          <w:sz w:val="20"/>
          <w:szCs w:val="20"/>
          <w:lang w:val="zh-CN"/>
        </w:rPr>
        <w:t>颜色请按官方名称填写</w:t>
      </w:r>
    </w:p>
    <w:p w:rsidR="00F81901" w:rsidRDefault="00F8190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Fonts w:ascii="宋体" w:hAnsi="Times New Roman" w:cs="宋体" w:hint="eastAsia"/>
          <w:color w:val="000000"/>
          <w:kern w:val="0"/>
          <w:sz w:val="20"/>
          <w:szCs w:val="20"/>
          <w:lang w:val="zh-CN"/>
        </w:rPr>
        <w:t>如：</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雪山白、矿石白、宝石青、开士米银</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等</w:t>
      </w:r>
    </w:p>
    <w:p w:rsidR="00F81901" w:rsidRDefault="00F81901" w:rsidP="00BD73EE">
      <w:pPr>
        <w:pStyle w:val="CommentText"/>
      </w:pPr>
      <w:r>
        <w:rPr>
          <w:rFonts w:ascii="宋体" w:hAnsi="Times New Roman" w:cs="宋体" w:hint="eastAsia"/>
          <w:color w:val="000000"/>
          <w:kern w:val="0"/>
          <w:sz w:val="20"/>
          <w:szCs w:val="20"/>
          <w:lang w:val="zh-CN"/>
        </w:rPr>
        <w:t>不要简写为</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白色</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黑色</w:t>
      </w:r>
      <w:r>
        <w:rPr>
          <w:rFonts w:ascii="宋体" w:hAnsi="Times New Roman" w:cs="宋体"/>
          <w:color w:val="000000"/>
          <w:kern w:val="0"/>
          <w:sz w:val="20"/>
          <w:szCs w:val="20"/>
          <w:lang w:val="zh-CN"/>
        </w:rPr>
        <w:t>”</w:t>
      </w:r>
    </w:p>
  </w:comment>
  <w:comment w:id="6" w:author="PC" w:date="2017-02-28T09:26:00Z" w:initials="P">
    <w:p w:rsidR="00F81901" w:rsidRDefault="00F81901">
      <w:pPr>
        <w:pStyle w:val="CommentText"/>
      </w:pPr>
      <w:r>
        <w:rPr>
          <w:rStyle w:val="CommentReference"/>
        </w:rPr>
        <w:annotationRef/>
      </w:r>
      <w:r>
        <w:rPr>
          <w:rFonts w:ascii="宋体" w:hAnsi="Times New Roman" w:cs="宋体" w:hint="eastAsia"/>
          <w:color w:val="000000"/>
          <w:kern w:val="0"/>
          <w:sz w:val="20"/>
          <w:szCs w:val="20"/>
          <w:lang w:val="zh-CN"/>
        </w:rPr>
        <w:t>例如：摩卡色、黑色、米色、黄棕色</w:t>
      </w:r>
    </w:p>
  </w:comment>
  <w:comment w:id="7" w:author="PC" w:date="2017-02-28T09:26:00Z" w:initials="P">
    <w:p w:rsidR="00F81901" w:rsidRDefault="00F8190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Style w:val="CommentReference"/>
        </w:rPr>
        <w:annotationRef/>
      </w:r>
      <w:r>
        <w:rPr>
          <w:rFonts w:ascii="宋体" w:hAnsi="Times New Roman" w:cs="宋体" w:hint="eastAsia"/>
          <w:color w:val="000000"/>
          <w:kern w:val="0"/>
          <w:sz w:val="20"/>
          <w:szCs w:val="20"/>
          <w:lang w:val="zh-CN"/>
        </w:rPr>
        <w:t>如有客户已选择专属定制，需填写加装专属定制项：</w:t>
      </w:r>
    </w:p>
    <w:p w:rsidR="00F81901" w:rsidRDefault="00F8190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Fonts w:ascii="宋体" w:hAnsi="Times New Roman" w:cs="宋体" w:hint="eastAsia"/>
          <w:color w:val="000000"/>
          <w:kern w:val="0"/>
          <w:sz w:val="20"/>
          <w:szCs w:val="20"/>
          <w:lang w:val="zh-CN"/>
        </w:rPr>
        <w:t>如：</w:t>
      </w:r>
    </w:p>
    <w:p w:rsidR="00F81901" w:rsidRDefault="00F8190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Fonts w:ascii="宋体" w:hAnsi="Times New Roman" w:cs="宋体"/>
          <w:color w:val="000000"/>
          <w:kern w:val="0"/>
          <w:sz w:val="20"/>
          <w:szCs w:val="20"/>
          <w:lang w:val="zh-CN"/>
        </w:rPr>
        <w:t>1.Harman/Kardon</w:t>
      </w:r>
      <w:r>
        <w:rPr>
          <w:rFonts w:ascii="宋体" w:hAnsi="Times New Roman" w:cs="宋体" w:hint="eastAsia"/>
          <w:color w:val="000000"/>
          <w:kern w:val="0"/>
          <w:sz w:val="20"/>
          <w:szCs w:val="20"/>
          <w:lang w:val="zh-CN"/>
        </w:rPr>
        <w:t>环绕音响系统</w:t>
      </w:r>
    </w:p>
    <w:p w:rsidR="00F81901" w:rsidRDefault="00F81901" w:rsidP="00BD73EE">
      <w:pPr>
        <w:pStyle w:val="CommentText"/>
      </w:pPr>
      <w:r>
        <w:rPr>
          <w:rFonts w:ascii="宋体" w:hAnsi="Times New Roman" w:cs="宋体"/>
          <w:color w:val="000000"/>
          <w:kern w:val="0"/>
          <w:sz w:val="20"/>
          <w:szCs w:val="20"/>
          <w:lang w:val="zh-CN"/>
        </w:rPr>
        <w:t>2.</w:t>
      </w:r>
      <w:r>
        <w:rPr>
          <w:rFonts w:ascii="宋体" w:hAnsi="Times New Roman" w:cs="宋体" w:hint="eastAsia"/>
          <w:color w:val="000000"/>
          <w:kern w:val="0"/>
          <w:sz w:val="20"/>
          <w:szCs w:val="20"/>
          <w:lang w:val="zh-CN"/>
        </w:rPr>
        <w:t>防眩目内外部后视镜</w:t>
      </w:r>
    </w:p>
  </w:comment>
  <w:comment w:id="8" w:author="PC" w:date="2017-02-28T09:26:00Z" w:initials="P">
    <w:p w:rsidR="00F81901" w:rsidRDefault="00F81901">
      <w:pPr>
        <w:pStyle w:val="CommentText"/>
      </w:pPr>
      <w:r>
        <w:rPr>
          <w:rStyle w:val="CommentReference"/>
        </w:rPr>
        <w:annotationRef/>
      </w:r>
      <w:r>
        <w:rPr>
          <w:rFonts w:ascii="宋体" w:hAnsi="Times New Roman" w:cs="宋体" w:hint="eastAsia"/>
          <w:color w:val="000000"/>
          <w:kern w:val="0"/>
          <w:sz w:val="20"/>
          <w:szCs w:val="20"/>
          <w:lang w:val="zh-CN"/>
        </w:rPr>
        <w:t>此处填写汇款当月华晨宝马执行的免税价格</w:t>
      </w:r>
    </w:p>
  </w:comment>
  <w:comment w:id="9" w:author="PC" w:date="2017-02-28T09:27:00Z" w:initials="P">
    <w:p w:rsidR="00F81901" w:rsidRDefault="00F8190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Style w:val="CommentReference"/>
        </w:rPr>
        <w:annotationRef/>
      </w:r>
      <w:r>
        <w:rPr>
          <w:rFonts w:ascii="宋体" w:hAnsi="Times New Roman" w:cs="宋体" w:hint="eastAsia"/>
          <w:color w:val="000000"/>
          <w:kern w:val="0"/>
          <w:sz w:val="20"/>
          <w:szCs w:val="20"/>
          <w:lang w:val="zh-CN"/>
        </w:rPr>
        <w:t>此处填写通知汇款当月的月末日期。</w:t>
      </w:r>
    </w:p>
    <w:p w:rsidR="00F81901" w:rsidRDefault="00F81901" w:rsidP="00BD73EE">
      <w:pPr>
        <w:pStyle w:val="CommentText"/>
      </w:pPr>
      <w:r>
        <w:rPr>
          <w:rFonts w:ascii="宋体" w:hAnsi="Times New Roman" w:cs="宋体" w:hint="eastAsia"/>
          <w:color w:val="000000"/>
          <w:kern w:val="0"/>
          <w:sz w:val="20"/>
          <w:szCs w:val="20"/>
          <w:lang w:val="zh-CN"/>
        </w:rPr>
        <w:t>如</w:t>
      </w:r>
      <w:r>
        <w:rPr>
          <w:rFonts w:ascii="宋体" w:hAnsi="Times New Roman" w:cs="宋体"/>
          <w:color w:val="000000"/>
          <w:kern w:val="0"/>
          <w:sz w:val="20"/>
          <w:szCs w:val="20"/>
          <w:lang w:val="zh-CN"/>
        </w:rPr>
        <w:t>1</w:t>
      </w:r>
      <w:r>
        <w:rPr>
          <w:rFonts w:ascii="宋体" w:hAnsi="Times New Roman" w:cs="宋体" w:hint="eastAsia"/>
          <w:color w:val="000000"/>
          <w:kern w:val="0"/>
          <w:sz w:val="20"/>
          <w:szCs w:val="20"/>
          <w:lang w:val="zh-CN"/>
        </w:rPr>
        <w:t>月</w:t>
      </w:r>
      <w:r>
        <w:rPr>
          <w:rFonts w:ascii="宋体" w:hAnsi="Times New Roman" w:cs="宋体"/>
          <w:color w:val="000000"/>
          <w:kern w:val="0"/>
          <w:sz w:val="20"/>
          <w:szCs w:val="20"/>
          <w:lang w:val="zh-CN"/>
        </w:rPr>
        <w:t>1</w:t>
      </w:r>
      <w:r>
        <w:rPr>
          <w:rFonts w:ascii="宋体" w:hAnsi="Times New Roman" w:cs="宋体" w:hint="eastAsia"/>
          <w:color w:val="000000"/>
          <w:kern w:val="0"/>
          <w:sz w:val="20"/>
          <w:szCs w:val="20"/>
          <w:lang w:val="zh-CN"/>
        </w:rPr>
        <w:t>日通知汇款，此处应填写为</w:t>
      </w:r>
      <w:r>
        <w:rPr>
          <w:rFonts w:ascii="宋体" w:hAnsi="Times New Roman" w:cs="宋体"/>
          <w:color w:val="000000"/>
          <w:kern w:val="0"/>
          <w:sz w:val="20"/>
          <w:szCs w:val="20"/>
          <w:lang w:val="zh-CN"/>
        </w:rPr>
        <w:t>1</w:t>
      </w:r>
      <w:r>
        <w:rPr>
          <w:rFonts w:ascii="宋体" w:hAnsi="Times New Roman" w:cs="宋体" w:hint="eastAsia"/>
          <w:color w:val="000000"/>
          <w:kern w:val="0"/>
          <w:sz w:val="20"/>
          <w:szCs w:val="20"/>
          <w:lang w:val="zh-CN"/>
        </w:rPr>
        <w:t>月</w:t>
      </w:r>
      <w:r>
        <w:rPr>
          <w:rFonts w:ascii="宋体" w:hAnsi="Times New Roman" w:cs="宋体"/>
          <w:color w:val="000000"/>
          <w:kern w:val="0"/>
          <w:sz w:val="20"/>
          <w:szCs w:val="20"/>
          <w:lang w:val="zh-CN"/>
        </w:rPr>
        <w:t>31</w:t>
      </w:r>
      <w:r>
        <w:rPr>
          <w:rFonts w:ascii="宋体" w:hAnsi="Times New Roman" w:cs="宋体" w:hint="eastAsia"/>
          <w:color w:val="000000"/>
          <w:kern w:val="0"/>
          <w:sz w:val="20"/>
          <w:szCs w:val="20"/>
          <w:lang w:val="zh-CN"/>
        </w:rPr>
        <w:t>日</w:t>
      </w:r>
    </w:p>
  </w:comment>
  <w:comment w:id="10" w:author="PC" w:date="2017-02-28T09:28:00Z" w:initials="P">
    <w:p w:rsidR="00F81901" w:rsidRDefault="00F81901" w:rsidP="00BD73EE">
      <w:pPr>
        <w:widowControl w:val="0"/>
        <w:autoSpaceDE w:val="0"/>
        <w:autoSpaceDN w:val="0"/>
        <w:adjustRightInd w:val="0"/>
        <w:spacing w:before="0" w:after="0"/>
        <w:jc w:val="left"/>
        <w:rPr>
          <w:rFonts w:ascii="宋体" w:hAnsi="Times New Roman" w:cs="宋体"/>
          <w:color w:val="000000"/>
          <w:kern w:val="0"/>
          <w:sz w:val="20"/>
          <w:szCs w:val="20"/>
          <w:lang w:val="zh-CN"/>
        </w:rPr>
      </w:pPr>
      <w:r>
        <w:rPr>
          <w:rStyle w:val="CommentReference"/>
        </w:rPr>
        <w:annotationRef/>
      </w:r>
      <w:r>
        <w:rPr>
          <w:rFonts w:ascii="宋体" w:hAnsi="Times New Roman" w:cs="宋体" w:hint="eastAsia"/>
          <w:color w:val="000000"/>
          <w:kern w:val="0"/>
          <w:sz w:val="20"/>
          <w:szCs w:val="20"/>
          <w:lang w:val="zh-CN"/>
        </w:rPr>
        <w:t>请在此项填写交车经销商名称</w:t>
      </w:r>
    </w:p>
    <w:p w:rsidR="00F81901" w:rsidRDefault="00F81901" w:rsidP="00BD73EE">
      <w:pPr>
        <w:pStyle w:val="CommentText"/>
      </w:pP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城市</w:t>
      </w:r>
      <w:r>
        <w:rPr>
          <w:rFonts w:ascii="宋体" w:hAnsi="Times New Roman" w:cs="宋体"/>
          <w:color w:val="000000"/>
          <w:kern w:val="0"/>
          <w:sz w:val="20"/>
          <w:szCs w:val="20"/>
          <w:lang w:val="zh-CN"/>
        </w:rPr>
        <w:t>+</w:t>
      </w:r>
      <w:r>
        <w:rPr>
          <w:rFonts w:ascii="宋体" w:hAnsi="Times New Roman" w:cs="宋体" w:hint="eastAsia"/>
          <w:color w:val="000000"/>
          <w:kern w:val="0"/>
          <w:sz w:val="20"/>
          <w:szCs w:val="20"/>
          <w:lang w:val="zh-CN"/>
        </w:rPr>
        <w:t>店名</w:t>
      </w:r>
      <w:r>
        <w:rPr>
          <w:rFonts w:ascii="宋体" w:hAnsi="Times New Roman" w:cs="宋体"/>
          <w:color w:val="000000"/>
          <w:kern w:val="0"/>
          <w:sz w:val="20"/>
          <w:szCs w:val="20"/>
          <w:lang w:val="zh-CN"/>
        </w:rPr>
        <w:t>“</w:t>
      </w:r>
    </w:p>
  </w:comment>
  <w:comment w:id="11" w:author="PC" w:date="2017-02-28T09:28:00Z" w:initials="P">
    <w:p w:rsidR="00F81901" w:rsidRDefault="00F81901">
      <w:pPr>
        <w:pStyle w:val="CommentText"/>
      </w:pPr>
      <w:r>
        <w:rPr>
          <w:rStyle w:val="CommentReference"/>
        </w:rPr>
        <w:annotationRef/>
      </w:r>
      <w:r>
        <w:rPr>
          <w:rFonts w:ascii="宋体" w:hAnsi="Times New Roman" w:cs="宋体" w:hint="eastAsia"/>
          <w:color w:val="000000"/>
          <w:kern w:val="0"/>
          <w:sz w:val="20"/>
          <w:szCs w:val="20"/>
          <w:lang w:val="zh-CN"/>
        </w:rPr>
        <w:t>请填写购车人姓名</w:t>
      </w:r>
    </w:p>
  </w:comment>
  <w:comment w:id="12" w:author="PC" w:date="2017-02-28T09:29:00Z" w:initials="P">
    <w:p w:rsidR="00F81901" w:rsidRDefault="00F81901">
      <w:pPr>
        <w:pStyle w:val="CommentText"/>
      </w:pPr>
      <w:r>
        <w:rPr>
          <w:rStyle w:val="CommentReference"/>
        </w:rPr>
        <w:annotationRef/>
      </w:r>
      <w:r>
        <w:rPr>
          <w:rFonts w:ascii="宋体" w:hAnsi="Times New Roman" w:cs="宋体" w:hint="eastAsia"/>
          <w:color w:val="000000"/>
          <w:kern w:val="0"/>
          <w:sz w:val="20"/>
          <w:szCs w:val="20"/>
          <w:lang w:val="zh-CN"/>
        </w:rPr>
        <w:t>请购车人签字</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SimSun"/>
    <w:panose1 w:val="00000000000000000000"/>
    <w:charset w:val="00"/>
    <w:family w:val="auto"/>
    <w:notTrueType/>
    <w:pitch w:val="default"/>
    <w:sig w:usb0="00000003" w:usb1="00000000" w:usb2="00000000" w:usb3="00000000" w:csb0="00000001" w:csb1="00000000"/>
  </w:font>
  <w:font w:name="HATVWD+TimesNewRomanPS-BoldM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TCBBN+æ±‰ä»ªå¤§é»‘ç®€">
    <w:altName w:val="Times New Roman"/>
    <w:panose1 w:val="00000000000000000000"/>
    <w:charset w:val="00"/>
    <w:family w:val="auto"/>
    <w:notTrueType/>
    <w:pitch w:val="default"/>
    <w:sig w:usb0="00000003" w:usb1="00000000" w:usb2="00000000" w:usb3="00000000" w:csb0="00000001" w:csb1="00000000"/>
  </w:font>
  <w:font w:name="UDDUDI+TimesNewRoman">
    <w:altName w:val="Times New Roman"/>
    <w:panose1 w:val="00000000000000000000"/>
    <w:charset w:val="00"/>
    <w:family w:val="auto"/>
    <w:notTrueType/>
    <w:pitch w:val="default"/>
    <w:sig w:usb0="00000003" w:usb1="00000000" w:usb2="00000000" w:usb3="00000000" w:csb0="00000001" w:csb1="00000000"/>
  </w:font>
  <w:font w:name="Adobe Heiti Std R">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8"/>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5B2D"/>
    <w:rsid w:val="00070C6A"/>
    <w:rsid w:val="00206B29"/>
    <w:rsid w:val="004A0C34"/>
    <w:rsid w:val="004D5392"/>
    <w:rsid w:val="00514C61"/>
    <w:rsid w:val="006E5FD6"/>
    <w:rsid w:val="007F1C0F"/>
    <w:rsid w:val="0088226C"/>
    <w:rsid w:val="00B06B85"/>
    <w:rsid w:val="00BA5B2D"/>
    <w:rsid w:val="00BD73EE"/>
    <w:rsid w:val="00EA3189"/>
    <w:rsid w:val="00F81901"/>
    <w:rsid w:val="00F958F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8FC"/>
    <w:pPr>
      <w:spacing w:before="120" w:after="240"/>
      <w:jc w:val="both"/>
    </w:pPr>
    <w:rPr>
      <w:sz w:val="22"/>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4D5392"/>
    <w:rPr>
      <w:rFonts w:cs="Times New Roman"/>
      <w:sz w:val="21"/>
      <w:szCs w:val="21"/>
    </w:rPr>
  </w:style>
  <w:style w:type="paragraph" w:styleId="CommentText">
    <w:name w:val="annotation text"/>
    <w:basedOn w:val="Normal"/>
    <w:link w:val="CommentTextChar"/>
    <w:uiPriority w:val="99"/>
    <w:semiHidden/>
    <w:rsid w:val="004D5392"/>
    <w:pPr>
      <w:jc w:val="left"/>
    </w:pPr>
  </w:style>
  <w:style w:type="character" w:customStyle="1" w:styleId="CommentTextChar">
    <w:name w:val="Comment Text Char"/>
    <w:basedOn w:val="DefaultParagraphFont"/>
    <w:link w:val="CommentText"/>
    <w:uiPriority w:val="99"/>
    <w:semiHidden/>
    <w:locked/>
    <w:rPr>
      <w:rFonts w:cs="Times New Roman"/>
      <w:sz w:val="22"/>
      <w:lang w:val="ru-RU"/>
    </w:rPr>
  </w:style>
  <w:style w:type="paragraph" w:styleId="CommentSubject">
    <w:name w:val="annotation subject"/>
    <w:basedOn w:val="CommentText"/>
    <w:next w:val="CommentText"/>
    <w:link w:val="CommentSubjectChar"/>
    <w:uiPriority w:val="99"/>
    <w:semiHidden/>
    <w:rsid w:val="004D5392"/>
    <w:rPr>
      <w:b/>
      <w:bCs/>
    </w:rPr>
  </w:style>
  <w:style w:type="character" w:customStyle="1" w:styleId="CommentSubjectChar">
    <w:name w:val="Comment Subject Char"/>
    <w:basedOn w:val="CommentTextChar"/>
    <w:link w:val="CommentSubject"/>
    <w:uiPriority w:val="99"/>
    <w:semiHidden/>
    <w:locked/>
    <w:rPr>
      <w:b/>
      <w:bCs/>
    </w:rPr>
  </w:style>
  <w:style w:type="paragraph" w:styleId="BalloonText">
    <w:name w:val="Balloon Text"/>
    <w:basedOn w:val="Normal"/>
    <w:link w:val="BalloonTextChar"/>
    <w:uiPriority w:val="99"/>
    <w:semiHidden/>
    <w:rsid w:val="004D5392"/>
    <w:rPr>
      <w:sz w:val="18"/>
      <w:szCs w:val="18"/>
    </w:rPr>
  </w:style>
  <w:style w:type="character" w:customStyle="1" w:styleId="BalloonTextChar">
    <w:name w:val="Balloon Text Char"/>
    <w:basedOn w:val="DefaultParagraphFont"/>
    <w:link w:val="BalloonText"/>
    <w:uiPriority w:val="99"/>
    <w:semiHidden/>
    <w:locked/>
    <w:rPr>
      <w:rFonts w:cs="Times New Roman"/>
      <w:sz w:val="2"/>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comments" Target="commen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TotalTime>
  <Pages>1</Pages>
  <Words>162</Words>
  <Characters>926</Characters>
  <Application>Microsoft Office Outlook</Application>
  <DocSecurity>0</DocSecurity>
  <Lines>0</Lines>
  <Paragraphs>0</Paragraphs>
  <ScaleCrop>false</ScaleCrop>
  <Company>Aspose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NETWORK SERVICE</dc:creator>
  <cp:keywords/>
  <dc:description/>
  <cp:lastModifiedBy>PC</cp:lastModifiedBy>
  <cp:revision>6</cp:revision>
  <cp:lastPrinted>2017-02-28T01:32:00Z</cp:lastPrinted>
  <dcterms:created xsi:type="dcterms:W3CDTF">2017-02-28T01:31:00Z</dcterms:created>
  <dcterms:modified xsi:type="dcterms:W3CDTF">2017-03-01T03:48:00Z</dcterms:modified>
</cp:coreProperties>
</file>